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391C5" w14:textId="71A42954" w:rsidR="009554A7" w:rsidRPr="009554A7" w:rsidRDefault="009554A7" w:rsidP="009554A7">
      <w:pPr>
        <w:pStyle w:val="CRCoverPage"/>
        <w:outlineLvl w:val="0"/>
        <w:rPr>
          <w:b/>
          <w:noProof/>
          <w:sz w:val="24"/>
        </w:rPr>
      </w:pPr>
      <w:r w:rsidRPr="009554A7">
        <w:rPr>
          <w:b/>
          <w:noProof/>
          <w:sz w:val="24"/>
        </w:rPr>
        <w:t>3GPP TSG-RAN WG4 Meeting # 116</w:t>
      </w:r>
      <w:r w:rsidRPr="009554A7">
        <w:rPr>
          <w:b/>
          <w:noProof/>
          <w:sz w:val="24"/>
        </w:rPr>
        <w:tab/>
      </w:r>
      <w:r w:rsidRPr="009554A7">
        <w:rPr>
          <w:b/>
          <w:noProof/>
          <w:sz w:val="24"/>
        </w:rPr>
        <w:tab/>
      </w:r>
      <w:r w:rsidRPr="009554A7">
        <w:rPr>
          <w:b/>
          <w:noProof/>
          <w:sz w:val="24"/>
        </w:rPr>
        <w:tab/>
      </w:r>
      <w:r w:rsidRPr="009554A7">
        <w:rPr>
          <w:b/>
          <w:noProof/>
          <w:sz w:val="24"/>
        </w:rPr>
        <w:tab/>
      </w:r>
      <w:r w:rsidRPr="009554A7">
        <w:rPr>
          <w:b/>
          <w:noProof/>
          <w:sz w:val="24"/>
        </w:rPr>
        <w:tab/>
      </w:r>
      <w:r w:rsidRPr="009554A7">
        <w:rPr>
          <w:b/>
          <w:noProof/>
          <w:sz w:val="24"/>
        </w:rPr>
        <w:tab/>
      </w:r>
      <w:r w:rsidR="00053F9B" w:rsidRPr="00053F9B">
        <w:rPr>
          <w:b/>
          <w:noProof/>
          <w:sz w:val="24"/>
        </w:rPr>
        <w:t>R4-2511443</w:t>
      </w:r>
    </w:p>
    <w:p w14:paraId="240DFDC6" w14:textId="3FEC12A0" w:rsidR="00472856" w:rsidRDefault="009554A7" w:rsidP="009554A7">
      <w:pPr>
        <w:pStyle w:val="CRCoverPage"/>
        <w:outlineLvl w:val="0"/>
        <w:rPr>
          <w:b/>
          <w:noProof/>
          <w:sz w:val="24"/>
        </w:rPr>
      </w:pPr>
      <w:r w:rsidRPr="009554A7">
        <w:rPr>
          <w:b/>
          <w:noProof/>
          <w:sz w:val="24"/>
        </w:rPr>
        <w:t>Bengaluru, India, August 25-29, 2025</w:t>
      </w:r>
      <w:r w:rsidRPr="009554A7">
        <w:rPr>
          <w:b/>
          <w:noProof/>
          <w:sz w:val="24"/>
        </w:rPr>
        <w:tab/>
      </w:r>
      <w:r w:rsidR="00A807B0" w:rsidRPr="006B30DF">
        <w:rPr>
          <w:b/>
          <w:noProof/>
          <w:sz w:val="24"/>
          <w:lang w:val="en-US"/>
        </w:rPr>
        <w:tab/>
      </w:r>
      <w:r w:rsidR="00A807B0" w:rsidRPr="006B30DF">
        <w:rPr>
          <w:b/>
          <w:noProof/>
          <w:sz w:val="24"/>
          <w:lang w:val="en-US"/>
        </w:rPr>
        <w:tab/>
      </w:r>
      <w:r w:rsidR="00472856" w:rsidRPr="00961833">
        <w:rPr>
          <w:b/>
          <w:noProof/>
          <w:sz w:val="24"/>
        </w:rPr>
        <w:tab/>
      </w:r>
    </w:p>
    <w:p w14:paraId="730545E8" w14:textId="6F5E5A9E" w:rsidR="001F6272" w:rsidRPr="006B30DF" w:rsidRDefault="00DE3467" w:rsidP="00204653">
      <w:pPr>
        <w:pStyle w:val="CRCoverPage"/>
        <w:outlineLvl w:val="0"/>
        <w:rPr>
          <w:b/>
          <w:noProof/>
          <w:sz w:val="24"/>
          <w:lang w:val="en-US"/>
        </w:rPr>
      </w:pPr>
      <w:r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017915F9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167FDF" w:rsidRPr="00167FDF">
        <w:rPr>
          <w:rFonts w:cs="Arial"/>
          <w:sz w:val="22"/>
          <w:szCs w:val="22"/>
          <w:lang w:val="en-US"/>
        </w:rPr>
        <w:t xml:space="preserve">RF imact for </w:t>
      </w:r>
      <w:r w:rsidR="0048021B">
        <w:rPr>
          <w:rFonts w:cs="Arial"/>
          <w:sz w:val="22"/>
          <w:szCs w:val="22"/>
          <w:lang w:val="en-US"/>
        </w:rPr>
        <w:t>OCC</w:t>
      </w:r>
      <w:r w:rsidR="00167FDF" w:rsidRPr="00167FDF">
        <w:rPr>
          <w:rFonts w:cs="Arial"/>
          <w:sz w:val="22"/>
          <w:szCs w:val="22"/>
          <w:lang w:val="en-US"/>
        </w:rPr>
        <w:t xml:space="preserve"> for IoT NTN</w:t>
      </w:r>
    </w:p>
    <w:p w14:paraId="51BD89B7" w14:textId="58ADC162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72402C">
        <w:rPr>
          <w:rFonts w:cs="Arial"/>
          <w:sz w:val="22"/>
          <w:szCs w:val="22"/>
          <w:lang w:val="en-US" w:eastAsia="zh-CN"/>
        </w:rPr>
        <w:t>7.28</w:t>
      </w:r>
      <w:r w:rsidR="00651D44">
        <w:rPr>
          <w:rFonts w:cs="Arial"/>
          <w:sz w:val="22"/>
          <w:szCs w:val="22"/>
          <w:lang w:val="en-US" w:eastAsia="zh-CN"/>
        </w:rPr>
        <w:t>.</w:t>
      </w:r>
      <w:r w:rsidR="0072402C">
        <w:rPr>
          <w:rFonts w:cs="Arial"/>
          <w:sz w:val="22"/>
          <w:szCs w:val="22"/>
          <w:lang w:val="en-US" w:eastAsia="zh-CN"/>
        </w:rPr>
        <w:t>3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4D352CA4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</w:t>
      </w:r>
      <w:r w:rsidR="00167FDF">
        <w:rPr>
          <w:lang w:val="en-US"/>
        </w:rPr>
        <w:t xml:space="preserve">our view on the RF impact for </w:t>
      </w:r>
      <w:r w:rsidR="0048021B">
        <w:rPr>
          <w:lang w:val="en-US"/>
        </w:rPr>
        <w:t>OCC</w:t>
      </w:r>
      <w:r w:rsidR="00167FDF">
        <w:rPr>
          <w:lang w:val="en-US"/>
        </w:rPr>
        <w:t xml:space="preserve"> feature specified in RAN1.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0681B5DD" w14:textId="00AFE023" w:rsidR="00943633" w:rsidRDefault="00B4207D" w:rsidP="003066CE">
      <w:pPr>
        <w:rPr>
          <w:lang w:val="en-US"/>
        </w:rPr>
      </w:pPr>
      <w:r>
        <w:rPr>
          <w:lang w:val="en-US"/>
        </w:rPr>
        <w:t>In WF[1], the OCC requirement is FFS</w:t>
      </w:r>
    </w:p>
    <w:p w14:paraId="14BD37E2" w14:textId="77777777" w:rsidR="00B4207D" w:rsidRDefault="00B4207D" w:rsidP="00B4207D">
      <w:pPr>
        <w:pStyle w:val="Heading4"/>
        <w:numPr>
          <w:ilvl w:val="0"/>
          <w:numId w:val="0"/>
        </w:numPr>
        <w:spacing w:before="0" w:after="60"/>
        <w:ind w:left="864" w:hanging="864"/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</w:pPr>
      <w:bookmarkStart w:id="0" w:name="OLE_LINK97"/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Issue 2-1: </w:t>
      </w:r>
      <w:bookmarkStart w:id="1" w:name="OLE_LINK44"/>
      <w:r w:rsidRPr="00A87A64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Whether UE is required to maintain phase continuity and power consistency for the duration of OCC group</w:t>
      </w:r>
      <w:r w:rsidRPr="00E34EEA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.</w:t>
      </w: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 </w:t>
      </w:r>
      <w:bookmarkEnd w:id="1"/>
    </w:p>
    <w:p w14:paraId="3A158469" w14:textId="77777777" w:rsidR="00B4207D" w:rsidRDefault="00B4207D" w:rsidP="00B4207D">
      <w:pPr>
        <w:pStyle w:val="ListParagraph"/>
        <w:numPr>
          <w:ilvl w:val="0"/>
          <w:numId w:val="39"/>
        </w:numPr>
        <w:autoSpaceDN w:val="0"/>
        <w:spacing w:after="120"/>
        <w:ind w:left="72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Agreement:</w:t>
      </w:r>
    </w:p>
    <w:p w14:paraId="66858988" w14:textId="77777777" w:rsidR="00B4207D" w:rsidRPr="00555108" w:rsidRDefault="00B4207D" w:rsidP="00B4207D">
      <w:pPr>
        <w:pStyle w:val="ListParagraph"/>
        <w:numPr>
          <w:ilvl w:val="1"/>
          <w:numId w:val="39"/>
        </w:numPr>
        <w:autoSpaceDN w:val="0"/>
        <w:spacing w:after="120"/>
        <w:ind w:left="1440"/>
        <w:rPr>
          <w:szCs w:val="24"/>
          <w:lang w:eastAsia="zh-CN"/>
        </w:rPr>
      </w:pPr>
      <w:bookmarkStart w:id="2" w:name="OLE_LINK385"/>
      <w:bookmarkStart w:id="3" w:name="OLE_LINK95"/>
      <w:r w:rsidRPr="005F7147">
        <w:rPr>
          <w:rFonts w:eastAsia="PMingLiU"/>
          <w:szCs w:val="24"/>
          <w:lang w:eastAsia="zh-TW"/>
        </w:rPr>
        <w:t>FFS</w:t>
      </w:r>
      <w:r>
        <w:rPr>
          <w:rFonts w:eastAsia="PMingLiU"/>
          <w:szCs w:val="24"/>
          <w:lang w:eastAsia="zh-TW"/>
        </w:rPr>
        <w:t xml:space="preserve"> on UE RF requirements and </w:t>
      </w:r>
      <w:r>
        <w:rPr>
          <w:rFonts w:eastAsia="PMingLiU" w:hint="eastAsia"/>
          <w:szCs w:val="24"/>
          <w:lang w:eastAsia="zh-TW"/>
        </w:rPr>
        <w:t>w</w:t>
      </w:r>
      <w:r>
        <w:rPr>
          <w:rFonts w:eastAsia="PMingLiU"/>
          <w:szCs w:val="24"/>
          <w:lang w:eastAsia="zh-TW"/>
        </w:rPr>
        <w:t xml:space="preserve">hether related UE capabilities would be needed. </w:t>
      </w:r>
      <w:bookmarkEnd w:id="0"/>
      <w:bookmarkEnd w:id="2"/>
    </w:p>
    <w:p w14:paraId="2BFA1AFF" w14:textId="77777777" w:rsidR="00B4207D" w:rsidRPr="002B1A30" w:rsidRDefault="00B4207D" w:rsidP="00B4207D">
      <w:pPr>
        <w:pStyle w:val="ListParagraph"/>
        <w:numPr>
          <w:ilvl w:val="2"/>
          <w:numId w:val="39"/>
        </w:numPr>
        <w:autoSpaceDN w:val="0"/>
        <w:spacing w:after="120"/>
        <w:rPr>
          <w:szCs w:val="24"/>
          <w:lang w:eastAsia="zh-CN"/>
        </w:rPr>
      </w:pPr>
      <w:r w:rsidRPr="00555108">
        <w:rPr>
          <w:szCs w:val="24"/>
          <w:lang w:eastAsia="zh-CN"/>
        </w:rPr>
        <w:t xml:space="preserve">Take the </w:t>
      </w:r>
      <w:r>
        <w:rPr>
          <w:szCs w:val="24"/>
          <w:lang w:eastAsia="zh-CN"/>
        </w:rPr>
        <w:t xml:space="preserve">NR-NTN </w:t>
      </w:r>
      <w:r w:rsidRPr="00555108">
        <w:rPr>
          <w:szCs w:val="24"/>
          <w:lang w:eastAsia="zh-CN"/>
        </w:rPr>
        <w:t xml:space="preserve">DMRS bundling requirements as a starting point to </w:t>
      </w:r>
      <w:r>
        <w:rPr>
          <w:szCs w:val="24"/>
          <w:lang w:eastAsia="zh-CN"/>
        </w:rPr>
        <w:t>evaluate</w:t>
      </w:r>
      <w:r w:rsidRPr="00555108">
        <w:rPr>
          <w:szCs w:val="24"/>
          <w:lang w:eastAsia="zh-CN"/>
        </w:rPr>
        <w:t xml:space="preserve"> the phase continuity requirements for IoT-NTN with slot level OCC</w:t>
      </w:r>
      <w:r>
        <w:rPr>
          <w:szCs w:val="24"/>
          <w:lang w:eastAsia="zh-CN"/>
        </w:rPr>
        <w:t>.</w:t>
      </w:r>
    </w:p>
    <w:bookmarkEnd w:id="3"/>
    <w:p w14:paraId="1BC2A193" w14:textId="77777777" w:rsidR="00B4207D" w:rsidRDefault="00B4207D" w:rsidP="003066CE"/>
    <w:p w14:paraId="2A9102A4" w14:textId="3B509CDB" w:rsidR="00B4207D" w:rsidRDefault="00431015" w:rsidP="003066CE">
      <w:r>
        <w:t>The related RAN1 agreement on slot level OCC is below:</w:t>
      </w:r>
    </w:p>
    <w:p w14:paraId="4D6BEBD3" w14:textId="331C0BDF" w:rsidR="00431015" w:rsidRPr="00431015" w:rsidRDefault="00431015" w:rsidP="00431015">
      <w:pPr>
        <w:ind w:left="1440"/>
        <w:rPr>
          <w:lang w:val="en-SE"/>
        </w:rPr>
      </w:pPr>
      <w:r>
        <w:rPr>
          <w:lang w:val="en-SE"/>
        </w:rPr>
        <w:t>A</w:t>
      </w:r>
      <w:r w:rsidRPr="00431015">
        <w:rPr>
          <w:lang w:val="en-SE"/>
        </w:rPr>
        <w:t>greement</w:t>
      </w:r>
    </w:p>
    <w:p w14:paraId="4042DAA3" w14:textId="77777777" w:rsidR="00431015" w:rsidRPr="00431015" w:rsidRDefault="00431015" w:rsidP="00431015">
      <w:pPr>
        <w:ind w:left="1440"/>
        <w:rPr>
          <w:lang w:val="en-SE"/>
        </w:rPr>
      </w:pPr>
      <w:r w:rsidRPr="00431015">
        <w:rPr>
          <w:lang w:val="en-SE"/>
        </w:rPr>
        <w:t>For 3.75kHz SCS OCC for NPUSCH format 1, the maximum OCC length is 2 for connected mode.</w:t>
      </w:r>
    </w:p>
    <w:p w14:paraId="5FCA8903" w14:textId="77777777" w:rsidR="00431015" w:rsidRPr="00431015" w:rsidRDefault="00431015" w:rsidP="00431015">
      <w:pPr>
        <w:ind w:left="1440"/>
        <w:rPr>
          <w:lang w:val="en-SE"/>
        </w:rPr>
      </w:pPr>
      <w:r w:rsidRPr="00431015">
        <w:rPr>
          <w:lang w:val="en-SE"/>
        </w:rPr>
        <w:t>Agreement</w:t>
      </w:r>
    </w:p>
    <w:p w14:paraId="77F72435" w14:textId="77777777" w:rsidR="00431015" w:rsidRPr="00431015" w:rsidRDefault="00431015" w:rsidP="00431015">
      <w:pPr>
        <w:ind w:left="1440"/>
        <w:rPr>
          <w:lang w:val="en-SE"/>
        </w:rPr>
      </w:pPr>
      <w:r w:rsidRPr="00431015">
        <w:rPr>
          <w:lang w:val="en-SE"/>
        </w:rPr>
        <w:t>For single tone 15kHz SCS Slot-level OCC for NPUSCH format 1, OCC length larger than 2 is not supported.</w:t>
      </w:r>
    </w:p>
    <w:p w14:paraId="5F350993" w14:textId="77777777" w:rsidR="00431015" w:rsidRPr="00431015" w:rsidRDefault="00431015" w:rsidP="00431015">
      <w:pPr>
        <w:ind w:left="1440"/>
        <w:rPr>
          <w:lang w:val="en-SE"/>
        </w:rPr>
      </w:pPr>
      <w:r w:rsidRPr="00431015">
        <w:rPr>
          <w:lang w:val="en-SE"/>
        </w:rPr>
        <w:t>Agreement</w:t>
      </w:r>
    </w:p>
    <w:p w14:paraId="10BD4437" w14:textId="77777777" w:rsidR="00431015" w:rsidRPr="00431015" w:rsidRDefault="00431015" w:rsidP="00431015">
      <w:pPr>
        <w:ind w:left="1440"/>
        <w:rPr>
          <w:lang w:val="en-SE"/>
        </w:rPr>
      </w:pPr>
      <w:r w:rsidRPr="00431015">
        <w:rPr>
          <w:lang w:val="en-SE"/>
        </w:rPr>
        <w:t>For NPUSCH Format 1 single-tone 15kHz SCS, the slot-level scheme for non-DMRS symbols is that spreading is performed in the unit of one slot.</w:t>
      </w:r>
    </w:p>
    <w:p w14:paraId="3C382DF8" w14:textId="7120FF3A" w:rsidR="00431015" w:rsidRDefault="00E61C03" w:rsidP="003066CE">
      <w:pPr>
        <w:rPr>
          <w:lang w:val="en-SE"/>
        </w:rPr>
      </w:pPr>
      <w:r>
        <w:rPr>
          <w:lang w:val="en-US" w:eastAsia="ja-JP"/>
        </w:rPr>
        <w:t xml:space="preserve">The simulation is done for NR NTN for OOC2 performance </w:t>
      </w:r>
      <w:r w:rsidR="00720512">
        <w:rPr>
          <w:lang w:val="en-US" w:eastAsia="ja-JP"/>
        </w:rPr>
        <w:t>showing neglecting performance degradation due to CFO</w:t>
      </w:r>
      <w:r>
        <w:rPr>
          <w:lang w:val="en-US" w:eastAsia="ja-JP"/>
        </w:rPr>
        <w:t xml:space="preserve">, </w:t>
      </w:r>
      <w:r w:rsidR="00720512">
        <w:rPr>
          <w:lang w:val="en-SE"/>
        </w:rPr>
        <w:t>We think there is no need to introduce additional requirement on OCC2 and WF in RAN</w:t>
      </w:r>
      <w:r w:rsidR="00435AD3">
        <w:rPr>
          <w:lang w:val="en-SE"/>
        </w:rPr>
        <w:t>4#114 is fine.</w:t>
      </w:r>
    </w:p>
    <w:p w14:paraId="45417FE6" w14:textId="77777777" w:rsidR="000A6A04" w:rsidRPr="00EC6D9F" w:rsidRDefault="000A6A04" w:rsidP="00435AD3">
      <w:pPr>
        <w:pStyle w:val="Heading4"/>
        <w:numPr>
          <w:ilvl w:val="0"/>
          <w:numId w:val="0"/>
        </w:numPr>
        <w:spacing w:before="0" w:after="60"/>
        <w:ind w:left="1224" w:hanging="864"/>
        <w:rPr>
          <w:rFonts w:ascii="Times New Roman" w:hAnsi="Times New Roman"/>
          <w:b/>
          <w:color w:val="000000" w:themeColor="text1"/>
          <w:sz w:val="20"/>
          <w:u w:val="single"/>
          <w:lang w:val="en-US" w:eastAsia="ko-KR"/>
        </w:rPr>
      </w:pPr>
      <w:bookmarkStart w:id="4" w:name="OLE_LINK74"/>
      <w:r w:rsidRPr="00EC6D9F">
        <w:rPr>
          <w:rFonts w:ascii="Times New Roman" w:hAnsi="Times New Roman"/>
          <w:b/>
          <w:color w:val="000000" w:themeColor="text1"/>
          <w:sz w:val="20"/>
          <w:u w:val="single"/>
          <w:lang w:val="en-US" w:eastAsia="ko-KR"/>
        </w:rPr>
        <w:t xml:space="preserve">Issue 2-1: UE RF requirement impact from 15 kHz single-tone NPUSCH with slot-level OCC2  </w:t>
      </w:r>
    </w:p>
    <w:p w14:paraId="7CD4767D" w14:textId="77777777" w:rsidR="000A6A04" w:rsidRPr="00EC6D9F" w:rsidRDefault="000A6A04" w:rsidP="00435AD3">
      <w:pPr>
        <w:pStyle w:val="ListParagraph"/>
        <w:numPr>
          <w:ilvl w:val="0"/>
          <w:numId w:val="39"/>
        </w:numPr>
        <w:autoSpaceDN w:val="0"/>
        <w:spacing w:after="120"/>
        <w:ind w:left="1080"/>
        <w:rPr>
          <w:color w:val="000000" w:themeColor="text1"/>
          <w:szCs w:val="24"/>
          <w:lang w:eastAsia="zh-CN"/>
        </w:rPr>
      </w:pPr>
      <w:bookmarkStart w:id="5" w:name="OLE_LINK16"/>
      <w:bookmarkStart w:id="6" w:name="OLE_LINK77"/>
      <w:bookmarkEnd w:id="4"/>
      <w:r w:rsidRPr="00EC6D9F">
        <w:rPr>
          <w:color w:val="000000" w:themeColor="text1"/>
          <w:szCs w:val="24"/>
          <w:lang w:eastAsia="zh-CN"/>
        </w:rPr>
        <w:t>Agreement</w:t>
      </w:r>
      <w:bookmarkEnd w:id="5"/>
      <w:r w:rsidRPr="00EC6D9F">
        <w:rPr>
          <w:color w:val="000000" w:themeColor="text1"/>
          <w:szCs w:val="24"/>
          <w:lang w:eastAsia="zh-CN"/>
        </w:rPr>
        <w:t xml:space="preserve">: </w:t>
      </w:r>
    </w:p>
    <w:p w14:paraId="7DD294BD" w14:textId="77777777" w:rsidR="000A6A04" w:rsidRPr="00EC6D9F" w:rsidRDefault="000A6A04" w:rsidP="00435AD3">
      <w:pPr>
        <w:pStyle w:val="ListParagraph"/>
        <w:numPr>
          <w:ilvl w:val="1"/>
          <w:numId w:val="39"/>
        </w:numPr>
        <w:autoSpaceDN w:val="0"/>
        <w:spacing w:after="120"/>
        <w:ind w:left="1800"/>
        <w:rPr>
          <w:color w:val="000000" w:themeColor="text1"/>
          <w:szCs w:val="24"/>
          <w:lang w:eastAsia="zh-CN"/>
        </w:rPr>
      </w:pPr>
      <w:bookmarkStart w:id="7" w:name="OLE_LINK36"/>
      <w:r w:rsidRPr="00EC6D9F">
        <w:rPr>
          <w:color w:val="000000" w:themeColor="text1"/>
          <w:szCs w:val="24"/>
          <w:lang w:eastAsia="zh-CN"/>
        </w:rPr>
        <w:t>No RF impact on OCC2 for IoT NTN.</w:t>
      </w:r>
      <w:bookmarkEnd w:id="7"/>
    </w:p>
    <w:bookmarkEnd w:id="6"/>
    <w:p w14:paraId="795ECF3E" w14:textId="77777777" w:rsidR="000A6A04" w:rsidRPr="000A6A04" w:rsidRDefault="000A6A04" w:rsidP="003066CE"/>
    <w:p w14:paraId="5B374C61" w14:textId="77777777" w:rsidR="001761D4" w:rsidRPr="00431015" w:rsidRDefault="001761D4" w:rsidP="003066CE">
      <w:pPr>
        <w:rPr>
          <w:lang w:val="en-SE"/>
        </w:rPr>
      </w:pPr>
    </w:p>
    <w:p w14:paraId="35799215" w14:textId="1C4633B1" w:rsidR="007431D8" w:rsidRPr="003066CE" w:rsidRDefault="00927A93" w:rsidP="007431D8">
      <w:pPr>
        <w:pStyle w:val="Proposal"/>
        <w:rPr>
          <w:lang w:val="en-US"/>
        </w:rPr>
      </w:pPr>
      <w:bookmarkStart w:id="8" w:name="_Ref197701123"/>
      <w:r>
        <w:rPr>
          <w:lang w:val="en-US"/>
        </w:rPr>
        <w:t>No RF impact on slot level OCC2</w:t>
      </w:r>
      <w:r w:rsidR="00923694">
        <w:rPr>
          <w:lang w:val="en-US"/>
        </w:rPr>
        <w:t>.</w:t>
      </w:r>
      <w:bookmarkEnd w:id="8"/>
      <w:r w:rsidR="006171A5">
        <w:rPr>
          <w:lang w:val="en-US"/>
        </w:rPr>
        <w:t xml:space="preserve"> </w:t>
      </w:r>
    </w:p>
    <w:p w14:paraId="57022FC3" w14:textId="43B53C1F" w:rsidR="00E2572C" w:rsidRPr="00F102E6" w:rsidRDefault="00E2572C" w:rsidP="00E2572C">
      <w:pPr>
        <w:pStyle w:val="Heading1"/>
      </w:pPr>
      <w:r w:rsidRPr="00F102E6">
        <w:lastRenderedPageBreak/>
        <w:t>Conclusions</w:t>
      </w:r>
    </w:p>
    <w:p w14:paraId="09EF2AA1" w14:textId="336237A5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927A93">
        <w:t>view on RF impact of OCC:</w:t>
      </w:r>
    </w:p>
    <w:p w14:paraId="70249746" w14:textId="5405DE9A" w:rsidR="00927A93" w:rsidRDefault="00927A93" w:rsidP="009F5C86">
      <w:r>
        <w:fldChar w:fldCharType="begin"/>
      </w:r>
      <w:r>
        <w:instrText xml:space="preserve"> REF _Ref197701123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_Ref197701123 \h </w:instrText>
      </w:r>
      <w:r>
        <w:fldChar w:fldCharType="separate"/>
      </w:r>
      <w:r>
        <w:rPr>
          <w:lang w:val="en-US"/>
        </w:rPr>
        <w:t>No RF impact on slot level OCC2.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10D549B2" w14:textId="6E5B01EF" w:rsidR="00A907A8" w:rsidRDefault="00362437" w:rsidP="0099185A">
      <w:pPr>
        <w:numPr>
          <w:ilvl w:val="0"/>
          <w:numId w:val="9"/>
        </w:numPr>
        <w:rPr>
          <w:lang w:eastAsia="ja-JP"/>
        </w:rPr>
      </w:pPr>
      <w:r w:rsidRPr="00362437">
        <w:rPr>
          <w:lang w:eastAsia="ja-JP"/>
        </w:rPr>
        <w:t>R4- 2508767</w:t>
      </w:r>
      <w:r w:rsidR="00A907A8">
        <w:rPr>
          <w:lang w:eastAsia="ja-JP"/>
        </w:rPr>
        <w:t>,</w:t>
      </w:r>
      <w:r w:rsidR="005956FB" w:rsidRPr="005956FB">
        <w:t xml:space="preserve"> </w:t>
      </w:r>
      <w:r w:rsidR="005956FB" w:rsidRPr="005956FB">
        <w:rPr>
          <w:lang w:eastAsia="ja-JP"/>
        </w:rPr>
        <w:t>Way Forward for [115][315] IoT_NTN_Ph3</w:t>
      </w:r>
      <w:r w:rsidR="00AE1F71">
        <w:rPr>
          <w:lang w:eastAsia="ja-JP"/>
        </w:rPr>
        <w:t>,</w:t>
      </w:r>
      <w:r w:rsidR="006E43C3">
        <w:rPr>
          <w:lang w:eastAsia="ja-JP"/>
        </w:rPr>
        <w:t>MTK</w:t>
      </w:r>
    </w:p>
    <w:p w14:paraId="182663EE" w14:textId="2ECA4EEF" w:rsidR="00725CAC" w:rsidRDefault="00725CAC" w:rsidP="0099185A">
      <w:pPr>
        <w:numPr>
          <w:ilvl w:val="0"/>
          <w:numId w:val="9"/>
        </w:numPr>
        <w:rPr>
          <w:lang w:eastAsia="ja-JP"/>
        </w:rPr>
      </w:pPr>
      <w:r w:rsidRPr="00725CAC">
        <w:rPr>
          <w:lang w:eastAsia="ja-JP"/>
        </w:rPr>
        <w:t>R4-2502287</w:t>
      </w:r>
      <w:r w:rsidR="009737FE">
        <w:rPr>
          <w:lang w:eastAsia="ja-JP"/>
        </w:rPr>
        <w:t>,</w:t>
      </w:r>
      <w:r w:rsidR="009737FE" w:rsidRPr="009737FE">
        <w:t xml:space="preserve"> </w:t>
      </w:r>
      <w:r w:rsidR="009737FE" w:rsidRPr="009737FE">
        <w:rPr>
          <w:lang w:eastAsia="ja-JP"/>
        </w:rPr>
        <w:t>Way Forward for [114][315] IoT_NTN_Ph3</w:t>
      </w:r>
      <w:r w:rsidR="00F505EF">
        <w:rPr>
          <w:lang w:eastAsia="ja-JP"/>
        </w:rPr>
        <w:t>,MTK</w:t>
      </w:r>
    </w:p>
    <w:p w14:paraId="71F68B7D" w14:textId="77777777" w:rsidR="00167FDF" w:rsidRDefault="00167FDF" w:rsidP="00106E84">
      <w:pPr>
        <w:ind w:left="360"/>
        <w:rPr>
          <w:lang w:eastAsia="ja-JP"/>
        </w:rPr>
      </w:pPr>
    </w:p>
    <w:p w14:paraId="5F2B5AF1" w14:textId="77777777" w:rsidR="00DA0B7F" w:rsidRDefault="00DA0B7F" w:rsidP="00DA0B7F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2B806C56" w14:textId="77777777" w:rsidR="00070EBA" w:rsidRDefault="00070EBA" w:rsidP="00070EBA">
      <w:pPr>
        <w:ind w:left="360"/>
        <w:rPr>
          <w:lang w:eastAsia="ja-JP"/>
        </w:rPr>
      </w:pPr>
    </w:p>
    <w:p w14:paraId="2001CA2B" w14:textId="77777777" w:rsidR="00AC180F" w:rsidRDefault="00AC180F" w:rsidP="0099185A">
      <w:pPr>
        <w:ind w:left="360"/>
      </w:pPr>
    </w:p>
    <w:p w14:paraId="27B282A1" w14:textId="05A83CBA" w:rsidR="00442EBA" w:rsidRDefault="00442EBA" w:rsidP="00D7458B"/>
    <w:sectPr w:rsidR="00442EB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99921" w14:textId="77777777" w:rsidR="00750BA0" w:rsidRDefault="00750BA0">
      <w:r>
        <w:separator/>
      </w:r>
    </w:p>
  </w:endnote>
  <w:endnote w:type="continuationSeparator" w:id="0">
    <w:p w14:paraId="6B834F94" w14:textId="77777777" w:rsidR="00750BA0" w:rsidRDefault="00750BA0">
      <w:r>
        <w:continuationSeparator/>
      </w:r>
    </w:p>
  </w:endnote>
  <w:endnote w:type="continuationNotice" w:id="1">
    <w:p w14:paraId="77423365" w14:textId="77777777" w:rsidR="00750BA0" w:rsidRDefault="00750B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3F278" w14:textId="77777777" w:rsidR="00750BA0" w:rsidRDefault="00750BA0">
      <w:r>
        <w:separator/>
      </w:r>
    </w:p>
  </w:footnote>
  <w:footnote w:type="continuationSeparator" w:id="0">
    <w:p w14:paraId="1B8ED1C5" w14:textId="77777777" w:rsidR="00750BA0" w:rsidRDefault="00750BA0">
      <w:r>
        <w:continuationSeparator/>
      </w:r>
    </w:p>
  </w:footnote>
  <w:footnote w:type="continuationNotice" w:id="1">
    <w:p w14:paraId="4194D6CC" w14:textId="77777777" w:rsidR="00750BA0" w:rsidRDefault="00750B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3E4750"/>
    <w:multiLevelType w:val="multilevel"/>
    <w:tmpl w:val="0D50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41B4E"/>
    <w:multiLevelType w:val="hybridMultilevel"/>
    <w:tmpl w:val="8640EB9E"/>
    <w:lvl w:ilvl="0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EB26A5"/>
    <w:multiLevelType w:val="multilevel"/>
    <w:tmpl w:val="32EB26A5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A46647"/>
    <w:multiLevelType w:val="hybridMultilevel"/>
    <w:tmpl w:val="239EB274"/>
    <w:lvl w:ilvl="0" w:tplc="AD82F780">
      <w:start w:val="1"/>
      <w:numFmt w:val="decimal"/>
      <w:pStyle w:val="DraftProposal"/>
      <w:lvlText w:val="Proposal %1"/>
      <w:lvlJc w:val="left"/>
      <w:pPr>
        <w:tabs>
          <w:tab w:val="num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100397"/>
    <w:multiLevelType w:val="hybridMultilevel"/>
    <w:tmpl w:val="D06C5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97457"/>
    <w:multiLevelType w:val="hybridMultilevel"/>
    <w:tmpl w:val="DDEC3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6042DA"/>
    <w:multiLevelType w:val="multilevel"/>
    <w:tmpl w:val="716042D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4"/>
  </w:num>
  <w:num w:numId="2" w16cid:durableId="1452671420">
    <w:abstractNumId w:val="11"/>
  </w:num>
  <w:num w:numId="3" w16cid:durableId="1636400845">
    <w:abstractNumId w:val="36"/>
  </w:num>
  <w:num w:numId="4" w16cid:durableId="767240986">
    <w:abstractNumId w:val="4"/>
  </w:num>
  <w:num w:numId="5" w16cid:durableId="1554385258">
    <w:abstractNumId w:val="24"/>
  </w:num>
  <w:num w:numId="6" w16cid:durableId="443303153">
    <w:abstractNumId w:val="18"/>
  </w:num>
  <w:num w:numId="7" w16cid:durableId="1541819413">
    <w:abstractNumId w:val="16"/>
  </w:num>
  <w:num w:numId="8" w16cid:durableId="1454905180">
    <w:abstractNumId w:val="27"/>
  </w:num>
  <w:num w:numId="9" w16cid:durableId="569196071">
    <w:abstractNumId w:val="7"/>
  </w:num>
  <w:num w:numId="10" w16cid:durableId="1256984514">
    <w:abstractNumId w:val="26"/>
  </w:num>
  <w:num w:numId="11" w16cid:durableId="564604386">
    <w:abstractNumId w:val="8"/>
  </w:num>
  <w:num w:numId="12" w16cid:durableId="453452021">
    <w:abstractNumId w:val="37"/>
  </w:num>
  <w:num w:numId="13" w16cid:durableId="1929650208">
    <w:abstractNumId w:val="34"/>
  </w:num>
  <w:num w:numId="14" w16cid:durableId="667754927">
    <w:abstractNumId w:val="2"/>
  </w:num>
  <w:num w:numId="15" w16cid:durableId="1543248800">
    <w:abstractNumId w:val="31"/>
  </w:num>
  <w:num w:numId="16" w16cid:durableId="208227223">
    <w:abstractNumId w:val="15"/>
  </w:num>
  <w:num w:numId="17" w16cid:durableId="1168254346">
    <w:abstractNumId w:val="1"/>
  </w:num>
  <w:num w:numId="18" w16cid:durableId="888346523">
    <w:abstractNumId w:val="3"/>
  </w:num>
  <w:num w:numId="19" w16cid:durableId="1466702233">
    <w:abstractNumId w:val="25"/>
  </w:num>
  <w:num w:numId="20" w16cid:durableId="1949044110">
    <w:abstractNumId w:val="29"/>
  </w:num>
  <w:num w:numId="21" w16cid:durableId="628365215">
    <w:abstractNumId w:val="21"/>
  </w:num>
  <w:num w:numId="22" w16cid:durableId="682784215">
    <w:abstractNumId w:val="5"/>
  </w:num>
  <w:num w:numId="23" w16cid:durableId="431051559">
    <w:abstractNumId w:val="6"/>
  </w:num>
  <w:num w:numId="24" w16cid:durableId="1888370819">
    <w:abstractNumId w:val="0"/>
  </w:num>
  <w:num w:numId="25" w16cid:durableId="446583130">
    <w:abstractNumId w:val="10"/>
  </w:num>
  <w:num w:numId="26" w16cid:durableId="1685396249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593511122">
    <w:abstractNumId w:val="13"/>
  </w:num>
  <w:num w:numId="28" w16cid:durableId="1932273280">
    <w:abstractNumId w:val="22"/>
  </w:num>
  <w:num w:numId="29" w16cid:durableId="31345916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46065225">
    <w:abstractNumId w:val="33"/>
  </w:num>
  <w:num w:numId="31" w16cid:durableId="2009484027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1763649840">
    <w:abstractNumId w:val="13"/>
  </w:num>
  <w:num w:numId="33" w16cid:durableId="512571209">
    <w:abstractNumId w:val="9"/>
  </w:num>
  <w:num w:numId="34" w16cid:durableId="5836124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49675572">
    <w:abstractNumId w:val="32"/>
  </w:num>
  <w:num w:numId="36" w16cid:durableId="2120761519">
    <w:abstractNumId w:val="17"/>
  </w:num>
  <w:num w:numId="37" w16cid:durableId="905645735">
    <w:abstractNumId w:val="28"/>
  </w:num>
  <w:num w:numId="38" w16cid:durableId="1956668187">
    <w:abstractNumId w:val="23"/>
  </w:num>
  <w:num w:numId="39" w16cid:durableId="2053921501">
    <w:abstractNumId w:val="30"/>
  </w:num>
  <w:num w:numId="40" w16cid:durableId="875432473">
    <w:abstractNumId w:val="20"/>
  </w:num>
  <w:num w:numId="41" w16cid:durableId="1497571564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7E"/>
    <w:rsid w:val="00001674"/>
    <w:rsid w:val="00002559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19F"/>
    <w:rsid w:val="0001438F"/>
    <w:rsid w:val="00014945"/>
    <w:rsid w:val="00014E00"/>
    <w:rsid w:val="00014FFE"/>
    <w:rsid w:val="00015CE9"/>
    <w:rsid w:val="00016753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4F98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57B"/>
    <w:rsid w:val="00040CDF"/>
    <w:rsid w:val="00041C5A"/>
    <w:rsid w:val="0004218E"/>
    <w:rsid w:val="00042418"/>
    <w:rsid w:val="00042939"/>
    <w:rsid w:val="00042C19"/>
    <w:rsid w:val="000432F5"/>
    <w:rsid w:val="000438FC"/>
    <w:rsid w:val="00043CAE"/>
    <w:rsid w:val="00043F94"/>
    <w:rsid w:val="00044508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2D4"/>
    <w:rsid w:val="0005344B"/>
    <w:rsid w:val="00053F9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38F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0EBA"/>
    <w:rsid w:val="00071D98"/>
    <w:rsid w:val="000732F3"/>
    <w:rsid w:val="00073384"/>
    <w:rsid w:val="000747A7"/>
    <w:rsid w:val="000747B8"/>
    <w:rsid w:val="000747F4"/>
    <w:rsid w:val="00074C71"/>
    <w:rsid w:val="00074CAA"/>
    <w:rsid w:val="00074E32"/>
    <w:rsid w:val="0007518E"/>
    <w:rsid w:val="0007520C"/>
    <w:rsid w:val="0007554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E78"/>
    <w:rsid w:val="00083F19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6971"/>
    <w:rsid w:val="000972C2"/>
    <w:rsid w:val="00097790"/>
    <w:rsid w:val="000A05E4"/>
    <w:rsid w:val="000A0AB2"/>
    <w:rsid w:val="000A0C10"/>
    <w:rsid w:val="000A0F61"/>
    <w:rsid w:val="000A1197"/>
    <w:rsid w:val="000A17F1"/>
    <w:rsid w:val="000A19CD"/>
    <w:rsid w:val="000A1A21"/>
    <w:rsid w:val="000A25CC"/>
    <w:rsid w:val="000A2AD8"/>
    <w:rsid w:val="000A2C27"/>
    <w:rsid w:val="000A3194"/>
    <w:rsid w:val="000A4A42"/>
    <w:rsid w:val="000A5706"/>
    <w:rsid w:val="000A6769"/>
    <w:rsid w:val="000A6A04"/>
    <w:rsid w:val="000A6D3B"/>
    <w:rsid w:val="000A6DB8"/>
    <w:rsid w:val="000A70F9"/>
    <w:rsid w:val="000B0523"/>
    <w:rsid w:val="000B05C5"/>
    <w:rsid w:val="000B06D9"/>
    <w:rsid w:val="000B0DD4"/>
    <w:rsid w:val="000B14F2"/>
    <w:rsid w:val="000B2449"/>
    <w:rsid w:val="000B2EF6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5835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082"/>
    <w:rsid w:val="000E3748"/>
    <w:rsid w:val="000E3B5F"/>
    <w:rsid w:val="000E43DD"/>
    <w:rsid w:val="000E5643"/>
    <w:rsid w:val="000E59B3"/>
    <w:rsid w:val="000E5C46"/>
    <w:rsid w:val="000E5D87"/>
    <w:rsid w:val="000E60D3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08B"/>
    <w:rsid w:val="000F326B"/>
    <w:rsid w:val="000F3AA2"/>
    <w:rsid w:val="000F4003"/>
    <w:rsid w:val="000F41F1"/>
    <w:rsid w:val="000F4215"/>
    <w:rsid w:val="000F4413"/>
    <w:rsid w:val="000F5304"/>
    <w:rsid w:val="000F683A"/>
    <w:rsid w:val="000F7B26"/>
    <w:rsid w:val="000F7CC3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6E84"/>
    <w:rsid w:val="00107A4A"/>
    <w:rsid w:val="001110A2"/>
    <w:rsid w:val="0011179D"/>
    <w:rsid w:val="001125ED"/>
    <w:rsid w:val="00113182"/>
    <w:rsid w:val="00113F1F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173B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08"/>
    <w:rsid w:val="00135A85"/>
    <w:rsid w:val="00135E52"/>
    <w:rsid w:val="0013691A"/>
    <w:rsid w:val="001370BE"/>
    <w:rsid w:val="00137430"/>
    <w:rsid w:val="0014020F"/>
    <w:rsid w:val="0014104D"/>
    <w:rsid w:val="0014176E"/>
    <w:rsid w:val="00141F56"/>
    <w:rsid w:val="001420D9"/>
    <w:rsid w:val="001422C7"/>
    <w:rsid w:val="0014236D"/>
    <w:rsid w:val="00142A2B"/>
    <w:rsid w:val="00145141"/>
    <w:rsid w:val="00145CE4"/>
    <w:rsid w:val="00145D6B"/>
    <w:rsid w:val="00145FF1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4B94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67AAF"/>
    <w:rsid w:val="00167FDF"/>
    <w:rsid w:val="0017000C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1D4"/>
    <w:rsid w:val="001766AD"/>
    <w:rsid w:val="0017719A"/>
    <w:rsid w:val="00177502"/>
    <w:rsid w:val="0017753E"/>
    <w:rsid w:val="00177B1E"/>
    <w:rsid w:val="00177BE3"/>
    <w:rsid w:val="00181864"/>
    <w:rsid w:val="00181B1D"/>
    <w:rsid w:val="001824A1"/>
    <w:rsid w:val="00182F8D"/>
    <w:rsid w:val="001856F9"/>
    <w:rsid w:val="00185832"/>
    <w:rsid w:val="001861BC"/>
    <w:rsid w:val="00186FF5"/>
    <w:rsid w:val="00187171"/>
    <w:rsid w:val="00187863"/>
    <w:rsid w:val="00190579"/>
    <w:rsid w:val="001909A3"/>
    <w:rsid w:val="001920CB"/>
    <w:rsid w:val="00192F5D"/>
    <w:rsid w:val="00193523"/>
    <w:rsid w:val="00193941"/>
    <w:rsid w:val="00194564"/>
    <w:rsid w:val="0019469A"/>
    <w:rsid w:val="00194FF4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175"/>
    <w:rsid w:val="001B0375"/>
    <w:rsid w:val="001B1612"/>
    <w:rsid w:val="001B17DD"/>
    <w:rsid w:val="001B2488"/>
    <w:rsid w:val="001B2B86"/>
    <w:rsid w:val="001B2FCD"/>
    <w:rsid w:val="001B30C5"/>
    <w:rsid w:val="001B405B"/>
    <w:rsid w:val="001B4299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01A"/>
    <w:rsid w:val="001C55A0"/>
    <w:rsid w:val="001C5871"/>
    <w:rsid w:val="001C62E2"/>
    <w:rsid w:val="001C6351"/>
    <w:rsid w:val="001C66A7"/>
    <w:rsid w:val="001C6D31"/>
    <w:rsid w:val="001C7421"/>
    <w:rsid w:val="001C7426"/>
    <w:rsid w:val="001C7C95"/>
    <w:rsid w:val="001D079A"/>
    <w:rsid w:val="001D0EF0"/>
    <w:rsid w:val="001D1501"/>
    <w:rsid w:val="001D24CA"/>
    <w:rsid w:val="001D2C91"/>
    <w:rsid w:val="001D2CD8"/>
    <w:rsid w:val="001D43A5"/>
    <w:rsid w:val="001D492C"/>
    <w:rsid w:val="001D4AA7"/>
    <w:rsid w:val="001D5A29"/>
    <w:rsid w:val="001D5BB0"/>
    <w:rsid w:val="001D5C56"/>
    <w:rsid w:val="001D5E68"/>
    <w:rsid w:val="001D5F18"/>
    <w:rsid w:val="001D62DE"/>
    <w:rsid w:val="001D637B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1F7815"/>
    <w:rsid w:val="0020040C"/>
    <w:rsid w:val="002006F1"/>
    <w:rsid w:val="0020094C"/>
    <w:rsid w:val="00201FB1"/>
    <w:rsid w:val="00202A3D"/>
    <w:rsid w:val="002034FA"/>
    <w:rsid w:val="00203AC4"/>
    <w:rsid w:val="00204653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2C72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72B"/>
    <w:rsid w:val="00232DB5"/>
    <w:rsid w:val="00233043"/>
    <w:rsid w:val="002333D4"/>
    <w:rsid w:val="00233499"/>
    <w:rsid w:val="00234A22"/>
    <w:rsid w:val="00234AFD"/>
    <w:rsid w:val="002354A3"/>
    <w:rsid w:val="00235D8A"/>
    <w:rsid w:val="0023628B"/>
    <w:rsid w:val="00236571"/>
    <w:rsid w:val="00237340"/>
    <w:rsid w:val="002374EE"/>
    <w:rsid w:val="0023770E"/>
    <w:rsid w:val="00237ACF"/>
    <w:rsid w:val="00241010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69A1"/>
    <w:rsid w:val="00247604"/>
    <w:rsid w:val="002500F5"/>
    <w:rsid w:val="002502EE"/>
    <w:rsid w:val="00250861"/>
    <w:rsid w:val="00250A23"/>
    <w:rsid w:val="00251F2F"/>
    <w:rsid w:val="0025222F"/>
    <w:rsid w:val="00252A6B"/>
    <w:rsid w:val="002544F4"/>
    <w:rsid w:val="00254A55"/>
    <w:rsid w:val="0025529D"/>
    <w:rsid w:val="002552B8"/>
    <w:rsid w:val="00255698"/>
    <w:rsid w:val="00255CF7"/>
    <w:rsid w:val="00256FC3"/>
    <w:rsid w:val="002570DE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1E8"/>
    <w:rsid w:val="002757BC"/>
    <w:rsid w:val="002767B1"/>
    <w:rsid w:val="00276904"/>
    <w:rsid w:val="0027712F"/>
    <w:rsid w:val="002773A6"/>
    <w:rsid w:val="0027783E"/>
    <w:rsid w:val="00277B2B"/>
    <w:rsid w:val="0028065A"/>
    <w:rsid w:val="002812A1"/>
    <w:rsid w:val="002816FD"/>
    <w:rsid w:val="00281A18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47DE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455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77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89F"/>
    <w:rsid w:val="002E3E1A"/>
    <w:rsid w:val="002E413B"/>
    <w:rsid w:val="002E482F"/>
    <w:rsid w:val="002E48DD"/>
    <w:rsid w:val="002E4CD0"/>
    <w:rsid w:val="002E6444"/>
    <w:rsid w:val="002E6606"/>
    <w:rsid w:val="002E69B8"/>
    <w:rsid w:val="002E76DA"/>
    <w:rsid w:val="002F03DD"/>
    <w:rsid w:val="002F0F7D"/>
    <w:rsid w:val="002F1F6A"/>
    <w:rsid w:val="002F1FA7"/>
    <w:rsid w:val="002F22D8"/>
    <w:rsid w:val="002F2CD7"/>
    <w:rsid w:val="002F2D96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1E3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52D"/>
    <w:rsid w:val="0030660F"/>
    <w:rsid w:val="003066CE"/>
    <w:rsid w:val="003109B0"/>
    <w:rsid w:val="003111B3"/>
    <w:rsid w:val="003115A2"/>
    <w:rsid w:val="00311D2C"/>
    <w:rsid w:val="003125CE"/>
    <w:rsid w:val="00312D76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48E5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4AB6"/>
    <w:rsid w:val="003352D6"/>
    <w:rsid w:val="003359AB"/>
    <w:rsid w:val="00336FB0"/>
    <w:rsid w:val="0033705B"/>
    <w:rsid w:val="00337B90"/>
    <w:rsid w:val="00337C7F"/>
    <w:rsid w:val="0034017D"/>
    <w:rsid w:val="00341DEA"/>
    <w:rsid w:val="00342FB8"/>
    <w:rsid w:val="00344B08"/>
    <w:rsid w:val="00344E28"/>
    <w:rsid w:val="00345353"/>
    <w:rsid w:val="00345BFE"/>
    <w:rsid w:val="00345F78"/>
    <w:rsid w:val="00346012"/>
    <w:rsid w:val="00346AE4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1D6A"/>
    <w:rsid w:val="0035231C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16DF"/>
    <w:rsid w:val="00362437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CEC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1C38"/>
    <w:rsid w:val="0038363D"/>
    <w:rsid w:val="00383803"/>
    <w:rsid w:val="0038412F"/>
    <w:rsid w:val="00384660"/>
    <w:rsid w:val="003846D2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431B"/>
    <w:rsid w:val="00394E75"/>
    <w:rsid w:val="00395781"/>
    <w:rsid w:val="00395F22"/>
    <w:rsid w:val="003962B7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931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9AE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C7A10"/>
    <w:rsid w:val="003C7DF7"/>
    <w:rsid w:val="003D19F1"/>
    <w:rsid w:val="003D1CD9"/>
    <w:rsid w:val="003D1DBE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6AE"/>
    <w:rsid w:val="003D7B76"/>
    <w:rsid w:val="003E11F3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E756C"/>
    <w:rsid w:val="003F0592"/>
    <w:rsid w:val="003F0EFC"/>
    <w:rsid w:val="003F12D9"/>
    <w:rsid w:val="003F1DBD"/>
    <w:rsid w:val="003F205B"/>
    <w:rsid w:val="003F2F41"/>
    <w:rsid w:val="003F440E"/>
    <w:rsid w:val="003F4CF9"/>
    <w:rsid w:val="003F5C5C"/>
    <w:rsid w:val="003F5FB0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07C35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3E4C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6788"/>
    <w:rsid w:val="0042698D"/>
    <w:rsid w:val="00427146"/>
    <w:rsid w:val="004275A3"/>
    <w:rsid w:val="004304D8"/>
    <w:rsid w:val="0043084B"/>
    <w:rsid w:val="00430E6A"/>
    <w:rsid w:val="00431015"/>
    <w:rsid w:val="00431CE7"/>
    <w:rsid w:val="00431D7D"/>
    <w:rsid w:val="0043280B"/>
    <w:rsid w:val="004336E5"/>
    <w:rsid w:val="00433876"/>
    <w:rsid w:val="00434BE8"/>
    <w:rsid w:val="0043591E"/>
    <w:rsid w:val="00435AD3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A4A"/>
    <w:rsid w:val="00444DAE"/>
    <w:rsid w:val="0044598B"/>
    <w:rsid w:val="0044655B"/>
    <w:rsid w:val="00446771"/>
    <w:rsid w:val="0044697D"/>
    <w:rsid w:val="00447812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2EE5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856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21B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5F1F"/>
    <w:rsid w:val="004866B6"/>
    <w:rsid w:val="00486AC9"/>
    <w:rsid w:val="00486E8D"/>
    <w:rsid w:val="00487BA3"/>
    <w:rsid w:val="0049006D"/>
    <w:rsid w:val="00490253"/>
    <w:rsid w:val="004907B9"/>
    <w:rsid w:val="0049081B"/>
    <w:rsid w:val="00491C7B"/>
    <w:rsid w:val="00491D96"/>
    <w:rsid w:val="00491E83"/>
    <w:rsid w:val="00491E9C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828"/>
    <w:rsid w:val="00495C0A"/>
    <w:rsid w:val="00495F27"/>
    <w:rsid w:val="004960CF"/>
    <w:rsid w:val="004964FF"/>
    <w:rsid w:val="00496500"/>
    <w:rsid w:val="004970A4"/>
    <w:rsid w:val="00497B78"/>
    <w:rsid w:val="00497E50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3F74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5090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833"/>
    <w:rsid w:val="004C3FA6"/>
    <w:rsid w:val="004C48DD"/>
    <w:rsid w:val="004C49F7"/>
    <w:rsid w:val="004C56B0"/>
    <w:rsid w:val="004C5B2E"/>
    <w:rsid w:val="004C5BDD"/>
    <w:rsid w:val="004C5C8E"/>
    <w:rsid w:val="004C5F8D"/>
    <w:rsid w:val="004C79E2"/>
    <w:rsid w:val="004D0223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77D"/>
    <w:rsid w:val="004D5885"/>
    <w:rsid w:val="004D650F"/>
    <w:rsid w:val="004D6917"/>
    <w:rsid w:val="004E088E"/>
    <w:rsid w:val="004E0E21"/>
    <w:rsid w:val="004E13A6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1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290C"/>
    <w:rsid w:val="00513EE2"/>
    <w:rsid w:val="0051455F"/>
    <w:rsid w:val="00514813"/>
    <w:rsid w:val="00515648"/>
    <w:rsid w:val="005158B5"/>
    <w:rsid w:val="00515A4E"/>
    <w:rsid w:val="00515A8E"/>
    <w:rsid w:val="00516C58"/>
    <w:rsid w:val="00516D8F"/>
    <w:rsid w:val="0051767A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E8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1CDD"/>
    <w:rsid w:val="0054409B"/>
    <w:rsid w:val="005443DE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53EE"/>
    <w:rsid w:val="00556D8B"/>
    <w:rsid w:val="00561FB6"/>
    <w:rsid w:val="005620E4"/>
    <w:rsid w:val="00562880"/>
    <w:rsid w:val="00563017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42A7"/>
    <w:rsid w:val="00585448"/>
    <w:rsid w:val="005856E8"/>
    <w:rsid w:val="00586410"/>
    <w:rsid w:val="00587AF0"/>
    <w:rsid w:val="00587B7E"/>
    <w:rsid w:val="00587D0E"/>
    <w:rsid w:val="00587FDB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4E17"/>
    <w:rsid w:val="005956FB"/>
    <w:rsid w:val="00595D30"/>
    <w:rsid w:val="00596C9A"/>
    <w:rsid w:val="00597232"/>
    <w:rsid w:val="005979BD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B41"/>
    <w:rsid w:val="005B0FB6"/>
    <w:rsid w:val="005B203E"/>
    <w:rsid w:val="005B2C24"/>
    <w:rsid w:val="005B3701"/>
    <w:rsid w:val="005B3E56"/>
    <w:rsid w:val="005B4ABA"/>
    <w:rsid w:val="005B5C8A"/>
    <w:rsid w:val="005B65FA"/>
    <w:rsid w:val="005B66F0"/>
    <w:rsid w:val="005B690A"/>
    <w:rsid w:val="005B770D"/>
    <w:rsid w:val="005B778F"/>
    <w:rsid w:val="005C01CC"/>
    <w:rsid w:val="005C0937"/>
    <w:rsid w:val="005C1EC6"/>
    <w:rsid w:val="005C1FBE"/>
    <w:rsid w:val="005C2636"/>
    <w:rsid w:val="005C2701"/>
    <w:rsid w:val="005C49CD"/>
    <w:rsid w:val="005C4FD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894"/>
    <w:rsid w:val="005D4925"/>
    <w:rsid w:val="005D51AB"/>
    <w:rsid w:val="005D5454"/>
    <w:rsid w:val="005D5781"/>
    <w:rsid w:val="005D6351"/>
    <w:rsid w:val="005D757B"/>
    <w:rsid w:val="005D772F"/>
    <w:rsid w:val="005D78FC"/>
    <w:rsid w:val="005D7EDA"/>
    <w:rsid w:val="005E00C3"/>
    <w:rsid w:val="005E034B"/>
    <w:rsid w:val="005E0D99"/>
    <w:rsid w:val="005E15AE"/>
    <w:rsid w:val="005E1C01"/>
    <w:rsid w:val="005E24CC"/>
    <w:rsid w:val="005E2EB9"/>
    <w:rsid w:val="005E2F48"/>
    <w:rsid w:val="005E3FC0"/>
    <w:rsid w:val="005E41DE"/>
    <w:rsid w:val="005E546D"/>
    <w:rsid w:val="005E61F2"/>
    <w:rsid w:val="005E6667"/>
    <w:rsid w:val="005E70DF"/>
    <w:rsid w:val="005E792F"/>
    <w:rsid w:val="005E7C72"/>
    <w:rsid w:val="005F0E65"/>
    <w:rsid w:val="005F2026"/>
    <w:rsid w:val="005F242D"/>
    <w:rsid w:val="005F34BB"/>
    <w:rsid w:val="005F4214"/>
    <w:rsid w:val="005F461D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885"/>
    <w:rsid w:val="00605EB0"/>
    <w:rsid w:val="006062E9"/>
    <w:rsid w:val="00606B06"/>
    <w:rsid w:val="00606F94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1A5"/>
    <w:rsid w:val="00617871"/>
    <w:rsid w:val="00617B07"/>
    <w:rsid w:val="00617D57"/>
    <w:rsid w:val="0062094C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8A0"/>
    <w:rsid w:val="00633B4B"/>
    <w:rsid w:val="00633DAB"/>
    <w:rsid w:val="00634367"/>
    <w:rsid w:val="00634530"/>
    <w:rsid w:val="006354F4"/>
    <w:rsid w:val="00636131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4B09"/>
    <w:rsid w:val="00645188"/>
    <w:rsid w:val="006451C1"/>
    <w:rsid w:val="00645F5F"/>
    <w:rsid w:val="00646DAF"/>
    <w:rsid w:val="00647064"/>
    <w:rsid w:val="006474F4"/>
    <w:rsid w:val="006476CA"/>
    <w:rsid w:val="00647D6A"/>
    <w:rsid w:val="00647E25"/>
    <w:rsid w:val="006500F4"/>
    <w:rsid w:val="0065039A"/>
    <w:rsid w:val="0065040C"/>
    <w:rsid w:val="0065125C"/>
    <w:rsid w:val="00651D44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58D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60E"/>
    <w:rsid w:val="00676CCA"/>
    <w:rsid w:val="00676EBD"/>
    <w:rsid w:val="00680483"/>
    <w:rsid w:val="006806FC"/>
    <w:rsid w:val="00681DD3"/>
    <w:rsid w:val="00681EB4"/>
    <w:rsid w:val="00681EBB"/>
    <w:rsid w:val="00682064"/>
    <w:rsid w:val="006829A9"/>
    <w:rsid w:val="00682B8B"/>
    <w:rsid w:val="00682BC3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4D1"/>
    <w:rsid w:val="00690510"/>
    <w:rsid w:val="00691575"/>
    <w:rsid w:val="00691676"/>
    <w:rsid w:val="00691957"/>
    <w:rsid w:val="00691E20"/>
    <w:rsid w:val="00692BAE"/>
    <w:rsid w:val="0069304B"/>
    <w:rsid w:val="00693194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852"/>
    <w:rsid w:val="006A493D"/>
    <w:rsid w:val="006A4A27"/>
    <w:rsid w:val="006A4BC7"/>
    <w:rsid w:val="006A588E"/>
    <w:rsid w:val="006A621E"/>
    <w:rsid w:val="006A7033"/>
    <w:rsid w:val="006A7112"/>
    <w:rsid w:val="006A7466"/>
    <w:rsid w:val="006A7498"/>
    <w:rsid w:val="006B0700"/>
    <w:rsid w:val="006B0939"/>
    <w:rsid w:val="006B0CA7"/>
    <w:rsid w:val="006B1964"/>
    <w:rsid w:val="006B1B08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3C3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6F7265"/>
    <w:rsid w:val="007002E2"/>
    <w:rsid w:val="00700404"/>
    <w:rsid w:val="00700B4C"/>
    <w:rsid w:val="00700D1C"/>
    <w:rsid w:val="00700D2D"/>
    <w:rsid w:val="00700FD1"/>
    <w:rsid w:val="007020CD"/>
    <w:rsid w:val="00702473"/>
    <w:rsid w:val="00702D70"/>
    <w:rsid w:val="00702F49"/>
    <w:rsid w:val="00703234"/>
    <w:rsid w:val="00703904"/>
    <w:rsid w:val="00703E46"/>
    <w:rsid w:val="00704123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6B9F"/>
    <w:rsid w:val="0071718A"/>
    <w:rsid w:val="007171A1"/>
    <w:rsid w:val="007175C2"/>
    <w:rsid w:val="00717A39"/>
    <w:rsid w:val="00720512"/>
    <w:rsid w:val="00720E8E"/>
    <w:rsid w:val="00721614"/>
    <w:rsid w:val="00721E37"/>
    <w:rsid w:val="007221E2"/>
    <w:rsid w:val="00722BCE"/>
    <w:rsid w:val="00723416"/>
    <w:rsid w:val="00723AAA"/>
    <w:rsid w:val="00723B51"/>
    <w:rsid w:val="00723DB0"/>
    <w:rsid w:val="0072402C"/>
    <w:rsid w:val="0072419F"/>
    <w:rsid w:val="007248E8"/>
    <w:rsid w:val="007259C2"/>
    <w:rsid w:val="00725CAC"/>
    <w:rsid w:val="00727399"/>
    <w:rsid w:val="007275CF"/>
    <w:rsid w:val="00727B9E"/>
    <w:rsid w:val="00727BF2"/>
    <w:rsid w:val="007304FF"/>
    <w:rsid w:val="00731AD2"/>
    <w:rsid w:val="007322AB"/>
    <w:rsid w:val="007329D2"/>
    <w:rsid w:val="007329DC"/>
    <w:rsid w:val="007336A0"/>
    <w:rsid w:val="00734383"/>
    <w:rsid w:val="00734E12"/>
    <w:rsid w:val="00734F75"/>
    <w:rsid w:val="0073516D"/>
    <w:rsid w:val="007353A3"/>
    <w:rsid w:val="00736B55"/>
    <w:rsid w:val="00736CA0"/>
    <w:rsid w:val="0073795A"/>
    <w:rsid w:val="00737B89"/>
    <w:rsid w:val="0074136C"/>
    <w:rsid w:val="00741DFB"/>
    <w:rsid w:val="00742B8C"/>
    <w:rsid w:val="007431D8"/>
    <w:rsid w:val="0074360D"/>
    <w:rsid w:val="00743D5F"/>
    <w:rsid w:val="00743E08"/>
    <w:rsid w:val="00743FD7"/>
    <w:rsid w:val="007446C5"/>
    <w:rsid w:val="00744DCF"/>
    <w:rsid w:val="007454CD"/>
    <w:rsid w:val="00746485"/>
    <w:rsid w:val="007467A5"/>
    <w:rsid w:val="007467DF"/>
    <w:rsid w:val="0074776E"/>
    <w:rsid w:val="00750828"/>
    <w:rsid w:val="0075091F"/>
    <w:rsid w:val="00750BA0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3400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43AB"/>
    <w:rsid w:val="00784ADB"/>
    <w:rsid w:val="00784B81"/>
    <w:rsid w:val="007861CA"/>
    <w:rsid w:val="00786A4A"/>
    <w:rsid w:val="00786E51"/>
    <w:rsid w:val="00787FF0"/>
    <w:rsid w:val="0079051A"/>
    <w:rsid w:val="00792712"/>
    <w:rsid w:val="00792739"/>
    <w:rsid w:val="00792C46"/>
    <w:rsid w:val="00792DFC"/>
    <w:rsid w:val="0079491E"/>
    <w:rsid w:val="00794C46"/>
    <w:rsid w:val="00794DCB"/>
    <w:rsid w:val="00795F7D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6A90"/>
    <w:rsid w:val="007A7336"/>
    <w:rsid w:val="007A76FF"/>
    <w:rsid w:val="007A7C4C"/>
    <w:rsid w:val="007B067B"/>
    <w:rsid w:val="007B1A4C"/>
    <w:rsid w:val="007B3635"/>
    <w:rsid w:val="007B3BDF"/>
    <w:rsid w:val="007B4A85"/>
    <w:rsid w:val="007B4ED2"/>
    <w:rsid w:val="007B53B8"/>
    <w:rsid w:val="007B5549"/>
    <w:rsid w:val="007B652B"/>
    <w:rsid w:val="007B6B0E"/>
    <w:rsid w:val="007B7152"/>
    <w:rsid w:val="007C022B"/>
    <w:rsid w:val="007C0258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281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77C"/>
    <w:rsid w:val="007D1B40"/>
    <w:rsid w:val="007D1F44"/>
    <w:rsid w:val="007D288C"/>
    <w:rsid w:val="007D2F10"/>
    <w:rsid w:val="007D33AC"/>
    <w:rsid w:val="007D33BC"/>
    <w:rsid w:val="007D365E"/>
    <w:rsid w:val="007D4DD0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3D6D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71CD"/>
    <w:rsid w:val="007F7D36"/>
    <w:rsid w:val="007F7D6A"/>
    <w:rsid w:val="00800789"/>
    <w:rsid w:val="00800C36"/>
    <w:rsid w:val="00800D13"/>
    <w:rsid w:val="00800E01"/>
    <w:rsid w:val="00800E12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07C03"/>
    <w:rsid w:val="00810201"/>
    <w:rsid w:val="00810211"/>
    <w:rsid w:val="00810456"/>
    <w:rsid w:val="00810D68"/>
    <w:rsid w:val="0081101B"/>
    <w:rsid w:val="00811695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52F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6CE"/>
    <w:rsid w:val="00835A36"/>
    <w:rsid w:val="00835B28"/>
    <w:rsid w:val="00836663"/>
    <w:rsid w:val="00836B80"/>
    <w:rsid w:val="00837688"/>
    <w:rsid w:val="0083785A"/>
    <w:rsid w:val="00837FE6"/>
    <w:rsid w:val="008407AB"/>
    <w:rsid w:val="00840D53"/>
    <w:rsid w:val="00841C4F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2B3"/>
    <w:rsid w:val="00861CA7"/>
    <w:rsid w:val="00861FB5"/>
    <w:rsid w:val="00862B6C"/>
    <w:rsid w:val="00863B17"/>
    <w:rsid w:val="00863E54"/>
    <w:rsid w:val="00864DAD"/>
    <w:rsid w:val="0086504D"/>
    <w:rsid w:val="008655F4"/>
    <w:rsid w:val="00865AC0"/>
    <w:rsid w:val="008663B5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24E2"/>
    <w:rsid w:val="00883324"/>
    <w:rsid w:val="0088352B"/>
    <w:rsid w:val="00883629"/>
    <w:rsid w:val="0088391A"/>
    <w:rsid w:val="00884207"/>
    <w:rsid w:val="00884D5B"/>
    <w:rsid w:val="008858F5"/>
    <w:rsid w:val="008859FE"/>
    <w:rsid w:val="00885D07"/>
    <w:rsid w:val="00885D93"/>
    <w:rsid w:val="00886423"/>
    <w:rsid w:val="00886536"/>
    <w:rsid w:val="008866E3"/>
    <w:rsid w:val="008867D7"/>
    <w:rsid w:val="00886E9F"/>
    <w:rsid w:val="0089075A"/>
    <w:rsid w:val="008917B7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1E2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A7DDC"/>
    <w:rsid w:val="008B045A"/>
    <w:rsid w:val="008B3C0C"/>
    <w:rsid w:val="008B4E67"/>
    <w:rsid w:val="008B5520"/>
    <w:rsid w:val="008B5EAF"/>
    <w:rsid w:val="008B65FA"/>
    <w:rsid w:val="008B6E19"/>
    <w:rsid w:val="008B7706"/>
    <w:rsid w:val="008C05F9"/>
    <w:rsid w:val="008C07DD"/>
    <w:rsid w:val="008C095B"/>
    <w:rsid w:val="008C0DD3"/>
    <w:rsid w:val="008C1067"/>
    <w:rsid w:val="008C1B38"/>
    <w:rsid w:val="008C1DA7"/>
    <w:rsid w:val="008C2155"/>
    <w:rsid w:val="008C2779"/>
    <w:rsid w:val="008C30B5"/>
    <w:rsid w:val="008C3417"/>
    <w:rsid w:val="008C38F5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463"/>
    <w:rsid w:val="008D4518"/>
    <w:rsid w:val="008D4A06"/>
    <w:rsid w:val="008D4AD4"/>
    <w:rsid w:val="008D5356"/>
    <w:rsid w:val="008D5A93"/>
    <w:rsid w:val="008D5E9B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37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2BAD"/>
    <w:rsid w:val="008F3194"/>
    <w:rsid w:val="008F32D9"/>
    <w:rsid w:val="008F3593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27FD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0748E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694"/>
    <w:rsid w:val="0092389C"/>
    <w:rsid w:val="00924053"/>
    <w:rsid w:val="00924B4F"/>
    <w:rsid w:val="00925188"/>
    <w:rsid w:val="00925647"/>
    <w:rsid w:val="00925975"/>
    <w:rsid w:val="00926D54"/>
    <w:rsid w:val="00927A93"/>
    <w:rsid w:val="00927D84"/>
    <w:rsid w:val="009300EF"/>
    <w:rsid w:val="0093039D"/>
    <w:rsid w:val="009308A2"/>
    <w:rsid w:val="00930957"/>
    <w:rsid w:val="0093100E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15DB"/>
    <w:rsid w:val="00942E3A"/>
    <w:rsid w:val="00943150"/>
    <w:rsid w:val="009431AC"/>
    <w:rsid w:val="009433BE"/>
    <w:rsid w:val="00943633"/>
    <w:rsid w:val="00943D03"/>
    <w:rsid w:val="009447E4"/>
    <w:rsid w:val="009448C5"/>
    <w:rsid w:val="00945F0F"/>
    <w:rsid w:val="00946524"/>
    <w:rsid w:val="0094657D"/>
    <w:rsid w:val="0094658F"/>
    <w:rsid w:val="009469BD"/>
    <w:rsid w:val="00946AA5"/>
    <w:rsid w:val="00946EE0"/>
    <w:rsid w:val="009475B0"/>
    <w:rsid w:val="009503A1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4A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4DE4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7FE"/>
    <w:rsid w:val="00973937"/>
    <w:rsid w:val="009743A3"/>
    <w:rsid w:val="009751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6B25"/>
    <w:rsid w:val="00987471"/>
    <w:rsid w:val="00990790"/>
    <w:rsid w:val="0099098C"/>
    <w:rsid w:val="00991327"/>
    <w:rsid w:val="009917FD"/>
    <w:rsid w:val="0099185A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5EB1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0B1"/>
    <w:rsid w:val="009A21D8"/>
    <w:rsid w:val="009A37F3"/>
    <w:rsid w:val="009A39F9"/>
    <w:rsid w:val="009A3A2C"/>
    <w:rsid w:val="009A3F11"/>
    <w:rsid w:val="009A44D0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063"/>
    <w:rsid w:val="009B32CF"/>
    <w:rsid w:val="009B3E6A"/>
    <w:rsid w:val="009B3EBF"/>
    <w:rsid w:val="009B3F65"/>
    <w:rsid w:val="009B48D7"/>
    <w:rsid w:val="009B4AC7"/>
    <w:rsid w:val="009B531B"/>
    <w:rsid w:val="009B5C38"/>
    <w:rsid w:val="009B6B95"/>
    <w:rsid w:val="009B7D8C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5D75"/>
    <w:rsid w:val="009C6F83"/>
    <w:rsid w:val="009C70FA"/>
    <w:rsid w:val="009C739A"/>
    <w:rsid w:val="009D01DB"/>
    <w:rsid w:val="009D1319"/>
    <w:rsid w:val="009D177B"/>
    <w:rsid w:val="009D2303"/>
    <w:rsid w:val="009D4494"/>
    <w:rsid w:val="009D5163"/>
    <w:rsid w:val="009D529A"/>
    <w:rsid w:val="009D5B30"/>
    <w:rsid w:val="009D5D3B"/>
    <w:rsid w:val="009D5EDD"/>
    <w:rsid w:val="009D6915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E7C66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49CC"/>
    <w:rsid w:val="00A051F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69E"/>
    <w:rsid w:val="00A1297B"/>
    <w:rsid w:val="00A13293"/>
    <w:rsid w:val="00A13A7E"/>
    <w:rsid w:val="00A13E4F"/>
    <w:rsid w:val="00A1483D"/>
    <w:rsid w:val="00A149B5"/>
    <w:rsid w:val="00A14C09"/>
    <w:rsid w:val="00A15C9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02"/>
    <w:rsid w:val="00A24E61"/>
    <w:rsid w:val="00A24E6A"/>
    <w:rsid w:val="00A24F7D"/>
    <w:rsid w:val="00A25F1D"/>
    <w:rsid w:val="00A25F65"/>
    <w:rsid w:val="00A27399"/>
    <w:rsid w:val="00A27808"/>
    <w:rsid w:val="00A27FE8"/>
    <w:rsid w:val="00A309EF"/>
    <w:rsid w:val="00A31630"/>
    <w:rsid w:val="00A3199F"/>
    <w:rsid w:val="00A331AA"/>
    <w:rsid w:val="00A33571"/>
    <w:rsid w:val="00A3433E"/>
    <w:rsid w:val="00A34413"/>
    <w:rsid w:val="00A344C1"/>
    <w:rsid w:val="00A34E96"/>
    <w:rsid w:val="00A35C0F"/>
    <w:rsid w:val="00A36491"/>
    <w:rsid w:val="00A3704F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680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AC4"/>
    <w:rsid w:val="00A52E48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05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7B0"/>
    <w:rsid w:val="00A80EA3"/>
    <w:rsid w:val="00A81641"/>
    <w:rsid w:val="00A817D0"/>
    <w:rsid w:val="00A81FFB"/>
    <w:rsid w:val="00A821F1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7A8"/>
    <w:rsid w:val="00A90E19"/>
    <w:rsid w:val="00A90EBD"/>
    <w:rsid w:val="00A917BC"/>
    <w:rsid w:val="00A91918"/>
    <w:rsid w:val="00A91BCE"/>
    <w:rsid w:val="00A9263E"/>
    <w:rsid w:val="00A92932"/>
    <w:rsid w:val="00A92F9D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5775"/>
    <w:rsid w:val="00AA61BB"/>
    <w:rsid w:val="00AA7E70"/>
    <w:rsid w:val="00AB069C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3C2"/>
    <w:rsid w:val="00AC180F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5F6F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0E6"/>
    <w:rsid w:val="00AD3FEA"/>
    <w:rsid w:val="00AD42E7"/>
    <w:rsid w:val="00AD44B5"/>
    <w:rsid w:val="00AD45E2"/>
    <w:rsid w:val="00AD61CD"/>
    <w:rsid w:val="00AD6D7D"/>
    <w:rsid w:val="00AD7DD6"/>
    <w:rsid w:val="00AE012D"/>
    <w:rsid w:val="00AE0FBE"/>
    <w:rsid w:val="00AE189C"/>
    <w:rsid w:val="00AE1F71"/>
    <w:rsid w:val="00AE298E"/>
    <w:rsid w:val="00AE2E10"/>
    <w:rsid w:val="00AE5068"/>
    <w:rsid w:val="00AE5C0B"/>
    <w:rsid w:val="00AE61F7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5A61"/>
    <w:rsid w:val="00AF6119"/>
    <w:rsid w:val="00AF751F"/>
    <w:rsid w:val="00B0059F"/>
    <w:rsid w:val="00B00F4A"/>
    <w:rsid w:val="00B02580"/>
    <w:rsid w:val="00B04C51"/>
    <w:rsid w:val="00B04C9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88"/>
    <w:rsid w:val="00B209A4"/>
    <w:rsid w:val="00B20E65"/>
    <w:rsid w:val="00B20FBD"/>
    <w:rsid w:val="00B21360"/>
    <w:rsid w:val="00B21AAE"/>
    <w:rsid w:val="00B21DF7"/>
    <w:rsid w:val="00B2206C"/>
    <w:rsid w:val="00B228D3"/>
    <w:rsid w:val="00B22D3A"/>
    <w:rsid w:val="00B23782"/>
    <w:rsid w:val="00B23D14"/>
    <w:rsid w:val="00B241D5"/>
    <w:rsid w:val="00B249A7"/>
    <w:rsid w:val="00B255A1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39EF"/>
    <w:rsid w:val="00B340C5"/>
    <w:rsid w:val="00B3567D"/>
    <w:rsid w:val="00B359A4"/>
    <w:rsid w:val="00B35DA2"/>
    <w:rsid w:val="00B3625C"/>
    <w:rsid w:val="00B37764"/>
    <w:rsid w:val="00B40A06"/>
    <w:rsid w:val="00B40FAF"/>
    <w:rsid w:val="00B41BC8"/>
    <w:rsid w:val="00B4207D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A3A"/>
    <w:rsid w:val="00B53CFA"/>
    <w:rsid w:val="00B55B5C"/>
    <w:rsid w:val="00B55B60"/>
    <w:rsid w:val="00B55D30"/>
    <w:rsid w:val="00B56819"/>
    <w:rsid w:val="00B56D3A"/>
    <w:rsid w:val="00B5743D"/>
    <w:rsid w:val="00B57514"/>
    <w:rsid w:val="00B57B7C"/>
    <w:rsid w:val="00B613A9"/>
    <w:rsid w:val="00B61F7E"/>
    <w:rsid w:val="00B625B5"/>
    <w:rsid w:val="00B63014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070A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1E5"/>
    <w:rsid w:val="00BB14EA"/>
    <w:rsid w:val="00BB2BB0"/>
    <w:rsid w:val="00BB372D"/>
    <w:rsid w:val="00BB3C30"/>
    <w:rsid w:val="00BB4103"/>
    <w:rsid w:val="00BB473D"/>
    <w:rsid w:val="00BB4955"/>
    <w:rsid w:val="00BB5731"/>
    <w:rsid w:val="00BB58A6"/>
    <w:rsid w:val="00BB658B"/>
    <w:rsid w:val="00BB66AE"/>
    <w:rsid w:val="00BB68B1"/>
    <w:rsid w:val="00BB690E"/>
    <w:rsid w:val="00BB7445"/>
    <w:rsid w:val="00BB793C"/>
    <w:rsid w:val="00BB79A0"/>
    <w:rsid w:val="00BC292B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B8F"/>
    <w:rsid w:val="00BD3FCF"/>
    <w:rsid w:val="00BD44E2"/>
    <w:rsid w:val="00BD5CE5"/>
    <w:rsid w:val="00BD5D94"/>
    <w:rsid w:val="00BD5DC1"/>
    <w:rsid w:val="00BD604F"/>
    <w:rsid w:val="00BD782F"/>
    <w:rsid w:val="00BD78F0"/>
    <w:rsid w:val="00BD799A"/>
    <w:rsid w:val="00BD7ABE"/>
    <w:rsid w:val="00BE0B9B"/>
    <w:rsid w:val="00BE13D3"/>
    <w:rsid w:val="00BE17E5"/>
    <w:rsid w:val="00BE2320"/>
    <w:rsid w:val="00BE2A08"/>
    <w:rsid w:val="00BE4BAE"/>
    <w:rsid w:val="00BE4BC9"/>
    <w:rsid w:val="00BE52BE"/>
    <w:rsid w:val="00BE531C"/>
    <w:rsid w:val="00BE611F"/>
    <w:rsid w:val="00BE685E"/>
    <w:rsid w:val="00BE7361"/>
    <w:rsid w:val="00BE76F1"/>
    <w:rsid w:val="00BE7ECD"/>
    <w:rsid w:val="00BF0551"/>
    <w:rsid w:val="00BF0A9E"/>
    <w:rsid w:val="00BF1686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1E5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01B2"/>
    <w:rsid w:val="00C10D7D"/>
    <w:rsid w:val="00C129C6"/>
    <w:rsid w:val="00C133F9"/>
    <w:rsid w:val="00C13B5E"/>
    <w:rsid w:val="00C14183"/>
    <w:rsid w:val="00C144F0"/>
    <w:rsid w:val="00C14FA2"/>
    <w:rsid w:val="00C150FC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964"/>
    <w:rsid w:val="00C21FC7"/>
    <w:rsid w:val="00C2252B"/>
    <w:rsid w:val="00C23B34"/>
    <w:rsid w:val="00C24952"/>
    <w:rsid w:val="00C24F71"/>
    <w:rsid w:val="00C2522B"/>
    <w:rsid w:val="00C25A16"/>
    <w:rsid w:val="00C26E13"/>
    <w:rsid w:val="00C2721F"/>
    <w:rsid w:val="00C27521"/>
    <w:rsid w:val="00C278D7"/>
    <w:rsid w:val="00C278ED"/>
    <w:rsid w:val="00C27A5B"/>
    <w:rsid w:val="00C3003F"/>
    <w:rsid w:val="00C300E3"/>
    <w:rsid w:val="00C30277"/>
    <w:rsid w:val="00C304A1"/>
    <w:rsid w:val="00C30C99"/>
    <w:rsid w:val="00C31387"/>
    <w:rsid w:val="00C31760"/>
    <w:rsid w:val="00C31B69"/>
    <w:rsid w:val="00C31C2C"/>
    <w:rsid w:val="00C33723"/>
    <w:rsid w:val="00C33E4C"/>
    <w:rsid w:val="00C34F1D"/>
    <w:rsid w:val="00C35F4A"/>
    <w:rsid w:val="00C36476"/>
    <w:rsid w:val="00C36508"/>
    <w:rsid w:val="00C36D24"/>
    <w:rsid w:val="00C37823"/>
    <w:rsid w:val="00C37A1B"/>
    <w:rsid w:val="00C40787"/>
    <w:rsid w:val="00C40876"/>
    <w:rsid w:val="00C40C39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DBA"/>
    <w:rsid w:val="00C57F48"/>
    <w:rsid w:val="00C6152A"/>
    <w:rsid w:val="00C61589"/>
    <w:rsid w:val="00C617CE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566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5BAC"/>
    <w:rsid w:val="00C8611C"/>
    <w:rsid w:val="00C877F8"/>
    <w:rsid w:val="00C90839"/>
    <w:rsid w:val="00C912EC"/>
    <w:rsid w:val="00C91565"/>
    <w:rsid w:val="00C91F70"/>
    <w:rsid w:val="00C9247F"/>
    <w:rsid w:val="00C92939"/>
    <w:rsid w:val="00C92C0A"/>
    <w:rsid w:val="00C9363B"/>
    <w:rsid w:val="00C9369B"/>
    <w:rsid w:val="00C94099"/>
    <w:rsid w:val="00C94128"/>
    <w:rsid w:val="00C94B15"/>
    <w:rsid w:val="00C95672"/>
    <w:rsid w:val="00C95922"/>
    <w:rsid w:val="00C95A95"/>
    <w:rsid w:val="00C96D18"/>
    <w:rsid w:val="00C97750"/>
    <w:rsid w:val="00C977C9"/>
    <w:rsid w:val="00C97C79"/>
    <w:rsid w:val="00CA104D"/>
    <w:rsid w:val="00CA18F2"/>
    <w:rsid w:val="00CA1B84"/>
    <w:rsid w:val="00CA243A"/>
    <w:rsid w:val="00CA2934"/>
    <w:rsid w:val="00CA35DA"/>
    <w:rsid w:val="00CA379B"/>
    <w:rsid w:val="00CA38CF"/>
    <w:rsid w:val="00CA3D19"/>
    <w:rsid w:val="00CA5028"/>
    <w:rsid w:val="00CA5D94"/>
    <w:rsid w:val="00CA6623"/>
    <w:rsid w:val="00CA6E65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22CC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99A"/>
    <w:rsid w:val="00CD5047"/>
    <w:rsid w:val="00CD51C9"/>
    <w:rsid w:val="00CD52F0"/>
    <w:rsid w:val="00CD58A1"/>
    <w:rsid w:val="00CD5AB3"/>
    <w:rsid w:val="00CD5CAC"/>
    <w:rsid w:val="00CD61EF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0FA4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3BC7"/>
    <w:rsid w:val="00D0548E"/>
    <w:rsid w:val="00D056D0"/>
    <w:rsid w:val="00D05891"/>
    <w:rsid w:val="00D05B91"/>
    <w:rsid w:val="00D05F40"/>
    <w:rsid w:val="00D05F56"/>
    <w:rsid w:val="00D0639A"/>
    <w:rsid w:val="00D06437"/>
    <w:rsid w:val="00D07EE3"/>
    <w:rsid w:val="00D07F17"/>
    <w:rsid w:val="00D11A2D"/>
    <w:rsid w:val="00D11ADF"/>
    <w:rsid w:val="00D12042"/>
    <w:rsid w:val="00D13AE9"/>
    <w:rsid w:val="00D14C22"/>
    <w:rsid w:val="00D14D60"/>
    <w:rsid w:val="00D14FEA"/>
    <w:rsid w:val="00D15975"/>
    <w:rsid w:val="00D15E7C"/>
    <w:rsid w:val="00D16EC3"/>
    <w:rsid w:val="00D202A4"/>
    <w:rsid w:val="00D2036A"/>
    <w:rsid w:val="00D2131D"/>
    <w:rsid w:val="00D214D4"/>
    <w:rsid w:val="00D21560"/>
    <w:rsid w:val="00D2274A"/>
    <w:rsid w:val="00D23B63"/>
    <w:rsid w:val="00D23B99"/>
    <w:rsid w:val="00D23F2B"/>
    <w:rsid w:val="00D23FB5"/>
    <w:rsid w:val="00D24253"/>
    <w:rsid w:val="00D24876"/>
    <w:rsid w:val="00D258FE"/>
    <w:rsid w:val="00D25A56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27FD0"/>
    <w:rsid w:val="00D30512"/>
    <w:rsid w:val="00D31176"/>
    <w:rsid w:val="00D3136C"/>
    <w:rsid w:val="00D31C4C"/>
    <w:rsid w:val="00D32AA5"/>
    <w:rsid w:val="00D32D11"/>
    <w:rsid w:val="00D33365"/>
    <w:rsid w:val="00D336B0"/>
    <w:rsid w:val="00D3377E"/>
    <w:rsid w:val="00D33EDE"/>
    <w:rsid w:val="00D34A4A"/>
    <w:rsid w:val="00D35BB8"/>
    <w:rsid w:val="00D36A1A"/>
    <w:rsid w:val="00D40538"/>
    <w:rsid w:val="00D4055E"/>
    <w:rsid w:val="00D405DE"/>
    <w:rsid w:val="00D41632"/>
    <w:rsid w:val="00D423FC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412"/>
    <w:rsid w:val="00D46689"/>
    <w:rsid w:val="00D466E4"/>
    <w:rsid w:val="00D500E1"/>
    <w:rsid w:val="00D50146"/>
    <w:rsid w:val="00D50833"/>
    <w:rsid w:val="00D50A6A"/>
    <w:rsid w:val="00D50C50"/>
    <w:rsid w:val="00D51B1E"/>
    <w:rsid w:val="00D52E38"/>
    <w:rsid w:val="00D534DA"/>
    <w:rsid w:val="00D53737"/>
    <w:rsid w:val="00D53E1B"/>
    <w:rsid w:val="00D541BA"/>
    <w:rsid w:val="00D55137"/>
    <w:rsid w:val="00D552F0"/>
    <w:rsid w:val="00D5587B"/>
    <w:rsid w:val="00D5647E"/>
    <w:rsid w:val="00D56703"/>
    <w:rsid w:val="00D56CEC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B73"/>
    <w:rsid w:val="00D65D77"/>
    <w:rsid w:val="00D65F1E"/>
    <w:rsid w:val="00D66EBB"/>
    <w:rsid w:val="00D67725"/>
    <w:rsid w:val="00D67E2D"/>
    <w:rsid w:val="00D71153"/>
    <w:rsid w:val="00D71EA0"/>
    <w:rsid w:val="00D7437E"/>
    <w:rsid w:val="00D7458B"/>
    <w:rsid w:val="00D74A27"/>
    <w:rsid w:val="00D758F7"/>
    <w:rsid w:val="00D75E92"/>
    <w:rsid w:val="00D76AF7"/>
    <w:rsid w:val="00D776E8"/>
    <w:rsid w:val="00D779E8"/>
    <w:rsid w:val="00D77EBB"/>
    <w:rsid w:val="00D80436"/>
    <w:rsid w:val="00D8048C"/>
    <w:rsid w:val="00D80AE1"/>
    <w:rsid w:val="00D80B44"/>
    <w:rsid w:val="00D80D5A"/>
    <w:rsid w:val="00D811FB"/>
    <w:rsid w:val="00D81A24"/>
    <w:rsid w:val="00D8214A"/>
    <w:rsid w:val="00D82B87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513"/>
    <w:rsid w:val="00DA0686"/>
    <w:rsid w:val="00DA0B71"/>
    <w:rsid w:val="00DA0B7F"/>
    <w:rsid w:val="00DA1D95"/>
    <w:rsid w:val="00DA271F"/>
    <w:rsid w:val="00DA2F4A"/>
    <w:rsid w:val="00DA32D8"/>
    <w:rsid w:val="00DA3312"/>
    <w:rsid w:val="00DA336D"/>
    <w:rsid w:val="00DA3467"/>
    <w:rsid w:val="00DA3D24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10D5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B7DEF"/>
    <w:rsid w:val="00DC0997"/>
    <w:rsid w:val="00DC0A51"/>
    <w:rsid w:val="00DC0E1D"/>
    <w:rsid w:val="00DC1286"/>
    <w:rsid w:val="00DC1E97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0C7E"/>
    <w:rsid w:val="00DD2715"/>
    <w:rsid w:val="00DD3004"/>
    <w:rsid w:val="00DD3097"/>
    <w:rsid w:val="00DD371F"/>
    <w:rsid w:val="00DD3CAD"/>
    <w:rsid w:val="00DD45E9"/>
    <w:rsid w:val="00DD7B0A"/>
    <w:rsid w:val="00DD7FA5"/>
    <w:rsid w:val="00DE0036"/>
    <w:rsid w:val="00DE11FA"/>
    <w:rsid w:val="00DE1910"/>
    <w:rsid w:val="00DE1F94"/>
    <w:rsid w:val="00DE266D"/>
    <w:rsid w:val="00DE27A0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71E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84D"/>
    <w:rsid w:val="00E03C92"/>
    <w:rsid w:val="00E0471A"/>
    <w:rsid w:val="00E04E2F"/>
    <w:rsid w:val="00E05615"/>
    <w:rsid w:val="00E0585A"/>
    <w:rsid w:val="00E05A49"/>
    <w:rsid w:val="00E05B61"/>
    <w:rsid w:val="00E060C4"/>
    <w:rsid w:val="00E06611"/>
    <w:rsid w:val="00E06B10"/>
    <w:rsid w:val="00E072DE"/>
    <w:rsid w:val="00E10D1E"/>
    <w:rsid w:val="00E10E60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237B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0A9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73D"/>
    <w:rsid w:val="00E47F34"/>
    <w:rsid w:val="00E50AB6"/>
    <w:rsid w:val="00E51DBF"/>
    <w:rsid w:val="00E52110"/>
    <w:rsid w:val="00E5213B"/>
    <w:rsid w:val="00E52285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57D3D"/>
    <w:rsid w:val="00E60994"/>
    <w:rsid w:val="00E61C03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2E6"/>
    <w:rsid w:val="00E71658"/>
    <w:rsid w:val="00E7169D"/>
    <w:rsid w:val="00E71A1A"/>
    <w:rsid w:val="00E71A83"/>
    <w:rsid w:val="00E71B3C"/>
    <w:rsid w:val="00E71D06"/>
    <w:rsid w:val="00E7366A"/>
    <w:rsid w:val="00E73767"/>
    <w:rsid w:val="00E7391A"/>
    <w:rsid w:val="00E73E85"/>
    <w:rsid w:val="00E748CC"/>
    <w:rsid w:val="00E74A7C"/>
    <w:rsid w:val="00E759AC"/>
    <w:rsid w:val="00E76095"/>
    <w:rsid w:val="00E77C05"/>
    <w:rsid w:val="00E8019B"/>
    <w:rsid w:val="00E80B73"/>
    <w:rsid w:val="00E80DB5"/>
    <w:rsid w:val="00E80EED"/>
    <w:rsid w:val="00E80F7D"/>
    <w:rsid w:val="00E80F93"/>
    <w:rsid w:val="00E81B09"/>
    <w:rsid w:val="00E82262"/>
    <w:rsid w:val="00E827BC"/>
    <w:rsid w:val="00E828EE"/>
    <w:rsid w:val="00E8387E"/>
    <w:rsid w:val="00E840D9"/>
    <w:rsid w:val="00E84460"/>
    <w:rsid w:val="00E849E5"/>
    <w:rsid w:val="00E85053"/>
    <w:rsid w:val="00E8580B"/>
    <w:rsid w:val="00E85848"/>
    <w:rsid w:val="00E869A1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18E"/>
    <w:rsid w:val="00E94239"/>
    <w:rsid w:val="00E94284"/>
    <w:rsid w:val="00E9449A"/>
    <w:rsid w:val="00E95B82"/>
    <w:rsid w:val="00E960C6"/>
    <w:rsid w:val="00E96D3A"/>
    <w:rsid w:val="00E978A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329"/>
    <w:rsid w:val="00EA3893"/>
    <w:rsid w:val="00EA44C5"/>
    <w:rsid w:val="00EA60DB"/>
    <w:rsid w:val="00EA6A3F"/>
    <w:rsid w:val="00EA7480"/>
    <w:rsid w:val="00EA7504"/>
    <w:rsid w:val="00EA7685"/>
    <w:rsid w:val="00EA78B3"/>
    <w:rsid w:val="00EA7F4A"/>
    <w:rsid w:val="00EB084D"/>
    <w:rsid w:val="00EB1063"/>
    <w:rsid w:val="00EB1341"/>
    <w:rsid w:val="00EB27AD"/>
    <w:rsid w:val="00EB2AC9"/>
    <w:rsid w:val="00EB2B5E"/>
    <w:rsid w:val="00EB2CD2"/>
    <w:rsid w:val="00EB383C"/>
    <w:rsid w:val="00EB3BCF"/>
    <w:rsid w:val="00EB432B"/>
    <w:rsid w:val="00EB44FC"/>
    <w:rsid w:val="00EB48EE"/>
    <w:rsid w:val="00EB4B0D"/>
    <w:rsid w:val="00EB4E95"/>
    <w:rsid w:val="00EB6A7D"/>
    <w:rsid w:val="00EB6F36"/>
    <w:rsid w:val="00EB7460"/>
    <w:rsid w:val="00EB7AD8"/>
    <w:rsid w:val="00EB7C22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C783F"/>
    <w:rsid w:val="00EC7C74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5E4D"/>
    <w:rsid w:val="00ED6A3C"/>
    <w:rsid w:val="00ED6DE2"/>
    <w:rsid w:val="00ED70A2"/>
    <w:rsid w:val="00EE0690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0C2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EE2"/>
    <w:rsid w:val="00EF5F3B"/>
    <w:rsid w:val="00EF67F2"/>
    <w:rsid w:val="00EF7F21"/>
    <w:rsid w:val="00F00186"/>
    <w:rsid w:val="00F0033C"/>
    <w:rsid w:val="00F0053A"/>
    <w:rsid w:val="00F00C40"/>
    <w:rsid w:val="00F010EB"/>
    <w:rsid w:val="00F01888"/>
    <w:rsid w:val="00F01E2B"/>
    <w:rsid w:val="00F02E4C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31F"/>
    <w:rsid w:val="00F2067D"/>
    <w:rsid w:val="00F210C0"/>
    <w:rsid w:val="00F21A5F"/>
    <w:rsid w:val="00F21D3C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105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4947"/>
    <w:rsid w:val="00F3539A"/>
    <w:rsid w:val="00F358A3"/>
    <w:rsid w:val="00F362AD"/>
    <w:rsid w:val="00F3634B"/>
    <w:rsid w:val="00F4073C"/>
    <w:rsid w:val="00F41F06"/>
    <w:rsid w:val="00F42090"/>
    <w:rsid w:val="00F4231A"/>
    <w:rsid w:val="00F43370"/>
    <w:rsid w:val="00F439AF"/>
    <w:rsid w:val="00F44188"/>
    <w:rsid w:val="00F445C2"/>
    <w:rsid w:val="00F44F02"/>
    <w:rsid w:val="00F44F24"/>
    <w:rsid w:val="00F45B68"/>
    <w:rsid w:val="00F473EB"/>
    <w:rsid w:val="00F47BA9"/>
    <w:rsid w:val="00F50133"/>
    <w:rsid w:val="00F505EF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3D0D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235"/>
    <w:rsid w:val="00F81DE3"/>
    <w:rsid w:val="00F834E8"/>
    <w:rsid w:val="00F8357F"/>
    <w:rsid w:val="00F83705"/>
    <w:rsid w:val="00F840E2"/>
    <w:rsid w:val="00F85EB1"/>
    <w:rsid w:val="00F86034"/>
    <w:rsid w:val="00F8677D"/>
    <w:rsid w:val="00F8697F"/>
    <w:rsid w:val="00F86D07"/>
    <w:rsid w:val="00F87A20"/>
    <w:rsid w:val="00F87B90"/>
    <w:rsid w:val="00F87D90"/>
    <w:rsid w:val="00F87F81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9734D"/>
    <w:rsid w:val="00FA04B0"/>
    <w:rsid w:val="00FA0E83"/>
    <w:rsid w:val="00FA20B0"/>
    <w:rsid w:val="00FA25A3"/>
    <w:rsid w:val="00FA3040"/>
    <w:rsid w:val="00FA3F0A"/>
    <w:rsid w:val="00FA44EE"/>
    <w:rsid w:val="00FA56E3"/>
    <w:rsid w:val="00FA64BB"/>
    <w:rsid w:val="00FA66D5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14F9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13E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C7F83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D7D04"/>
    <w:rsid w:val="00FE03C1"/>
    <w:rsid w:val="00FE0E16"/>
    <w:rsid w:val="00FE0E82"/>
    <w:rsid w:val="00FE2238"/>
    <w:rsid w:val="00FE23C2"/>
    <w:rsid w:val="00FE2457"/>
    <w:rsid w:val="00FE3423"/>
    <w:rsid w:val="00FE404C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3CEF"/>
    <w:rsid w:val="00FF4381"/>
    <w:rsid w:val="00FF43F5"/>
    <w:rsid w:val="00FF4420"/>
    <w:rsid w:val="00FF48AC"/>
    <w:rsid w:val="00FF4FF5"/>
    <w:rsid w:val="00FF5333"/>
    <w:rsid w:val="00FF5A5B"/>
    <w:rsid w:val="00FF6229"/>
    <w:rsid w:val="00FF7568"/>
    <w:rsid w:val="00FF7B89"/>
    <w:rsid w:val="00FF7E3B"/>
    <w:rsid w:val="02B45544"/>
    <w:rsid w:val="02EC55C2"/>
    <w:rsid w:val="05E6144B"/>
    <w:rsid w:val="0A0B9CB7"/>
    <w:rsid w:val="0B55C483"/>
    <w:rsid w:val="0CC85264"/>
    <w:rsid w:val="0E0BFA20"/>
    <w:rsid w:val="0EA40B45"/>
    <w:rsid w:val="12C512F1"/>
    <w:rsid w:val="172245DE"/>
    <w:rsid w:val="1728C621"/>
    <w:rsid w:val="1742AF69"/>
    <w:rsid w:val="1765FDBD"/>
    <w:rsid w:val="17CA534C"/>
    <w:rsid w:val="19146253"/>
    <w:rsid w:val="197337B7"/>
    <w:rsid w:val="1D334CC5"/>
    <w:rsid w:val="1FE474F9"/>
    <w:rsid w:val="213E07A1"/>
    <w:rsid w:val="229D327A"/>
    <w:rsid w:val="23E7A089"/>
    <w:rsid w:val="290384EF"/>
    <w:rsid w:val="29E2862E"/>
    <w:rsid w:val="2C0351EA"/>
    <w:rsid w:val="2C1C2655"/>
    <w:rsid w:val="2C2B744C"/>
    <w:rsid w:val="2C367A6D"/>
    <w:rsid w:val="2D2C27A0"/>
    <w:rsid w:val="2EE1A9E9"/>
    <w:rsid w:val="2FA97EDF"/>
    <w:rsid w:val="31BB0612"/>
    <w:rsid w:val="328A2C17"/>
    <w:rsid w:val="32C2F26E"/>
    <w:rsid w:val="348C95B0"/>
    <w:rsid w:val="35DF52D5"/>
    <w:rsid w:val="363ADD80"/>
    <w:rsid w:val="3693878E"/>
    <w:rsid w:val="39989466"/>
    <w:rsid w:val="3A130BAB"/>
    <w:rsid w:val="3B754C43"/>
    <w:rsid w:val="3D3BB606"/>
    <w:rsid w:val="3ED215B5"/>
    <w:rsid w:val="4165F589"/>
    <w:rsid w:val="41913AF3"/>
    <w:rsid w:val="44FBF8A4"/>
    <w:rsid w:val="4A82BC2E"/>
    <w:rsid w:val="4D3CFCE2"/>
    <w:rsid w:val="4DC11954"/>
    <w:rsid w:val="4F073025"/>
    <w:rsid w:val="5365080C"/>
    <w:rsid w:val="5427E0D8"/>
    <w:rsid w:val="56A86464"/>
    <w:rsid w:val="575F819A"/>
    <w:rsid w:val="593E926B"/>
    <w:rsid w:val="5B7BD587"/>
    <w:rsid w:val="5BA99A6A"/>
    <w:rsid w:val="5D17A5E8"/>
    <w:rsid w:val="5E02024A"/>
    <w:rsid w:val="5F4532ED"/>
    <w:rsid w:val="618F6490"/>
    <w:rsid w:val="62D90BEA"/>
    <w:rsid w:val="636DBF0F"/>
    <w:rsid w:val="65E7CA95"/>
    <w:rsid w:val="67F773E6"/>
    <w:rsid w:val="690F2AE6"/>
    <w:rsid w:val="6AB533AC"/>
    <w:rsid w:val="6AF2AFD0"/>
    <w:rsid w:val="6C656725"/>
    <w:rsid w:val="6D900C7A"/>
    <w:rsid w:val="6E7989E6"/>
    <w:rsid w:val="6FD8D5FB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9A0B3D2"/>
    <w:rsid w:val="7AA086CC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8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5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uiPriority w:val="8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paragraph" w:customStyle="1" w:styleId="Reference">
    <w:name w:val="Reference"/>
    <w:basedOn w:val="BodyText"/>
    <w:qFormat/>
    <w:rsid w:val="0099185A"/>
    <w:pPr>
      <w:numPr>
        <w:numId w:val="28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paragraph" w:customStyle="1" w:styleId="DraftProposal">
    <w:name w:val="Draft Proposal"/>
    <w:basedOn w:val="Normal"/>
    <w:uiPriority w:val="99"/>
    <w:qFormat/>
    <w:rsid w:val="00F87F81"/>
    <w:pPr>
      <w:numPr>
        <w:numId w:val="29"/>
      </w:numPr>
      <w:tabs>
        <w:tab w:val="clear" w:pos="1304"/>
        <w:tab w:val="num" w:pos="720"/>
      </w:tabs>
      <w:snapToGrid/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customStyle="1" w:styleId="paragraph">
    <w:name w:val="paragraph"/>
    <w:basedOn w:val="Normal"/>
    <w:rsid w:val="00A25F1D"/>
    <w:pPr>
      <w:spacing w:before="100" w:beforeAutospacing="1" w:after="100" w:afterAutospacing="1"/>
    </w:pPr>
    <w:rPr>
      <w:rFonts w:eastAsia="Times New Roman"/>
      <w:sz w:val="24"/>
      <w:szCs w:val="24"/>
      <w:lang w:val="en-SE" w:eastAsia="zh-CN"/>
    </w:rPr>
  </w:style>
  <w:style w:type="character" w:customStyle="1" w:styleId="eop">
    <w:name w:val="eop"/>
    <w:basedOn w:val="DefaultParagraphFont"/>
    <w:rsid w:val="00A25F1D"/>
  </w:style>
  <w:style w:type="character" w:customStyle="1" w:styleId="wacimagecontainer">
    <w:name w:val="wacimagecontainer"/>
    <w:basedOn w:val="DefaultParagraphFont"/>
    <w:rsid w:val="00186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7279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80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38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93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12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23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92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81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89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66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65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4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91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98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58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54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2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44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5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64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33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97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5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34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8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02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98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73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5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81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80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21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33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9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90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44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1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2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9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16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4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6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7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2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1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17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6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73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4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4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57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2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17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0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45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31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51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8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7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6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1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29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20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4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0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4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24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43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0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4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20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61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25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2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6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9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9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7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70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1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0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68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0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6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4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6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2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5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7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3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25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4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4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97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9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50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8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8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2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5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7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7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0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02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3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76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5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0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49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3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02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3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2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6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76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4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40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44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3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47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38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2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1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34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73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7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8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9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4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0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9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80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1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5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9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9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3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8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41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2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62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8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6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969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20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2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9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03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02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9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sharepoint/v3"/>
    <ds:schemaRef ds:uri="http://purl.org/dc/elements/1.1/"/>
    <ds:schemaRef ds:uri="http://schemas.openxmlformats.org/package/2006/metadata/core-properties"/>
    <ds:schemaRef ds:uri="http://www.w3.org/XML/1998/namespace"/>
    <ds:schemaRef ds:uri="9b239327-9e80-40e4-b1b7-4394fed77a33"/>
    <ds:schemaRef ds:uri="http://purl.org/dc/dcmitype/"/>
    <ds:schemaRef ds:uri="http://schemas.microsoft.com/office/2006/metadata/properties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2149D34-0191-4B09-BCD1-C9A76AAAD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62</TotalTime>
  <Pages>2</Pages>
  <Words>291</Words>
  <Characters>1513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254</cp:revision>
  <cp:lastPrinted>2021-10-12T01:12:00Z</cp:lastPrinted>
  <dcterms:created xsi:type="dcterms:W3CDTF">2024-08-09T11:22:00Z</dcterms:created>
  <dcterms:modified xsi:type="dcterms:W3CDTF">2025-08-15T17:24:00Z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